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13E26" w14:textId="77777777" w:rsidR="007E1C0B" w:rsidRPr="008642EC" w:rsidRDefault="007E1C0B" w:rsidP="007E1C0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929F087" w14:textId="77777777" w:rsidR="007E1C0B" w:rsidRPr="00992C7B" w:rsidRDefault="007E1C0B" w:rsidP="007E1C0B">
      <w:pPr>
        <w:pStyle w:val="BasicParagraph"/>
        <w:suppressAutoHyphens/>
        <w:spacing w:line="240" w:lineRule="auto"/>
        <w:rPr>
          <w:rFonts w:ascii="Times New Roman" w:hAnsi="Times New Roman" w:cs="Times New Roman"/>
          <w:b/>
          <w:bCs/>
          <w:color w:val="000000" w:themeColor="text1"/>
          <w:sz w:val="12"/>
          <w:szCs w:val="12"/>
        </w:rPr>
      </w:pPr>
    </w:p>
    <w:p w14:paraId="48FD31C6" w14:textId="77777777" w:rsidR="007E1C0B" w:rsidRPr="00582653" w:rsidRDefault="007E1C0B" w:rsidP="007E1C0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46B64C1" w14:textId="77777777" w:rsidR="007E1C0B" w:rsidRDefault="007E1C0B" w:rsidP="007E1C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7050234" w14:textId="77777777" w:rsidR="007E1C0B" w:rsidRDefault="007E1C0B" w:rsidP="007E1C0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632404F" w14:textId="77777777" w:rsidR="007E1C0B" w:rsidRPr="00582653" w:rsidRDefault="007E1C0B" w:rsidP="007E1C0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59F235A" wp14:editId="651BF92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0D9F21D" w14:textId="11EC9D35" w:rsidR="007E1C0B" w:rsidRDefault="007E1C0B" w:rsidP="007E1C0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02-MPower108 Policy and Procedure Register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42A0D18" w14:textId="77777777" w:rsidR="007E1C0B" w:rsidRDefault="007E1C0B" w:rsidP="007E1C0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C44FAEE" w14:textId="77777777" w:rsidR="007E1C0B" w:rsidRPr="00582653" w:rsidRDefault="007E1C0B" w:rsidP="007E1C0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D5B528D" w14:textId="77777777" w:rsidR="007E1C0B" w:rsidRPr="00582653" w:rsidRDefault="007E1C0B" w:rsidP="007E1C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37AE01D" w14:textId="77777777" w:rsidR="007E1C0B" w:rsidRPr="008642EC" w:rsidRDefault="007E1C0B" w:rsidP="007E1C0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BF479CC" w14:textId="77777777" w:rsidR="007E1C0B" w:rsidRPr="008642EC" w:rsidRDefault="007E1C0B" w:rsidP="007E1C0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CF168F8" w14:textId="77777777" w:rsidR="007E1C0B" w:rsidRPr="00582653" w:rsidRDefault="007E1C0B" w:rsidP="007E1C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54AE42" w14:textId="77777777" w:rsidR="007E1C0B" w:rsidRPr="008642EC" w:rsidRDefault="007E1C0B" w:rsidP="007E1C0B">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FAE14B5" w14:textId="77777777" w:rsidR="007E1C0B" w:rsidRPr="008642EC" w:rsidRDefault="007E1C0B" w:rsidP="007E1C0B">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45D51FA" w14:textId="77777777" w:rsidR="007E1C0B" w:rsidRPr="00992C7B" w:rsidRDefault="007E1C0B" w:rsidP="007E1C0B">
      <w:pPr>
        <w:pStyle w:val="BasicParagraph"/>
        <w:suppressAutoHyphens/>
        <w:spacing w:line="240" w:lineRule="auto"/>
        <w:ind w:left="1440"/>
        <w:rPr>
          <w:rFonts w:ascii="Times New Roman" w:hAnsi="Times New Roman" w:cs="Times New Roman"/>
          <w:color w:val="000000" w:themeColor="text1"/>
          <w:sz w:val="12"/>
          <w:szCs w:val="12"/>
        </w:rPr>
      </w:pPr>
    </w:p>
    <w:p w14:paraId="0B1E9ECB" w14:textId="77777777" w:rsidR="007E1C0B" w:rsidRPr="00582653" w:rsidRDefault="007E1C0B" w:rsidP="007E1C0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0BE835A" w14:textId="77777777" w:rsidR="007E1C0B" w:rsidRDefault="007E1C0B" w:rsidP="007E1C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7C1D09D" w14:textId="77777777" w:rsidR="007E1C0B" w:rsidRPr="00992C7B" w:rsidRDefault="007E1C0B" w:rsidP="007E1C0B">
      <w:pPr>
        <w:pStyle w:val="BasicParagraph"/>
        <w:suppressAutoHyphens/>
        <w:spacing w:line="240" w:lineRule="auto"/>
        <w:ind w:left="1440"/>
        <w:rPr>
          <w:rFonts w:ascii="Times New Roman" w:hAnsi="Times New Roman" w:cs="Times New Roman"/>
          <w:color w:val="000000" w:themeColor="text1"/>
          <w:sz w:val="12"/>
          <w:szCs w:val="12"/>
        </w:rPr>
      </w:pPr>
    </w:p>
    <w:p w14:paraId="016CE45E" w14:textId="77777777" w:rsidR="007E1C0B" w:rsidRDefault="007E1C0B" w:rsidP="007E1C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98188A5" w14:textId="77777777" w:rsidR="007E1C0B" w:rsidRPr="00B87FFB" w:rsidRDefault="007E1C0B" w:rsidP="007E1C0B">
      <w:pPr>
        <w:pStyle w:val="BasicParagraph"/>
        <w:suppressAutoHyphens/>
        <w:spacing w:line="240" w:lineRule="auto"/>
        <w:ind w:left="1440"/>
        <w:rPr>
          <w:rFonts w:ascii="Times New Roman" w:hAnsi="Times New Roman" w:cs="Times New Roman"/>
          <w:color w:val="000000" w:themeColor="text1"/>
          <w:sz w:val="10"/>
          <w:szCs w:val="10"/>
        </w:rPr>
      </w:pPr>
    </w:p>
    <w:p w14:paraId="0963F903" w14:textId="77777777" w:rsidR="007E1C0B" w:rsidRDefault="007E1C0B" w:rsidP="007E1C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54A993" w14:textId="77777777" w:rsidR="007E1C0B" w:rsidRPr="000B1EEC" w:rsidRDefault="007E1C0B" w:rsidP="007E1C0B">
      <w:pPr>
        <w:pStyle w:val="BasicParagraph"/>
        <w:suppressAutoHyphens/>
        <w:spacing w:line="240" w:lineRule="auto"/>
        <w:rPr>
          <w:rFonts w:ascii="Times New Roman" w:hAnsi="Times New Roman" w:cs="Times New Roman"/>
          <w:color w:val="000000" w:themeColor="text1"/>
          <w:sz w:val="10"/>
          <w:szCs w:val="10"/>
        </w:rPr>
      </w:pPr>
    </w:p>
    <w:p w14:paraId="204B1F75" w14:textId="234B9E62" w:rsidR="007E1C0B" w:rsidRDefault="007E1C0B" w:rsidP="007E1C0B">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057ED9B6" w14:textId="7318FA66" w:rsidR="00B14431" w:rsidRDefault="00BA50A6" w:rsidP="004150C3">
      <w:pPr>
        <w:pStyle w:val="Heading1"/>
      </w:pPr>
      <w:r>
        <w:lastRenderedPageBreak/>
        <w:t>MPower108 Policies and procedures register</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126"/>
        <w:gridCol w:w="886"/>
        <w:gridCol w:w="2205"/>
        <w:gridCol w:w="2482"/>
        <w:gridCol w:w="2506"/>
        <w:gridCol w:w="2506"/>
      </w:tblGrid>
      <w:tr w:rsidR="00B16029" w:rsidRPr="00B16029" w14:paraId="4FC65A09" w14:textId="58F602FD" w:rsidTr="00B16029">
        <w:trPr>
          <w:tblHeader/>
        </w:trPr>
        <w:tc>
          <w:tcPr>
            <w:tcW w:w="1140" w:type="pct"/>
            <w:shd w:val="clear" w:color="auto" w:fill="E6EAF6" w:themeFill="background1"/>
          </w:tcPr>
          <w:p w14:paraId="2F450C89" w14:textId="01DC30FD" w:rsidR="00B16029" w:rsidRPr="00B16029" w:rsidRDefault="00B16029" w:rsidP="004150C3">
            <w:pPr>
              <w:pStyle w:val="TableHeading"/>
            </w:pPr>
            <w:r w:rsidRPr="00B16029">
              <w:t>Name of policy</w:t>
            </w:r>
            <w:r w:rsidR="004150C3">
              <w:t>/</w:t>
            </w:r>
            <w:r w:rsidRPr="00B16029">
              <w:t>procedure/</w:t>
            </w:r>
            <w:r w:rsidR="004150C3">
              <w:t>d</w:t>
            </w:r>
            <w:r w:rsidRPr="00B16029">
              <w:t>ocument</w:t>
            </w:r>
          </w:p>
          <w:p w14:paraId="4A8F0E2E" w14:textId="77777777" w:rsidR="00B16029" w:rsidRPr="00B16029" w:rsidRDefault="00B16029" w:rsidP="004150C3">
            <w:pPr>
              <w:pStyle w:val="TableHeading"/>
            </w:pPr>
          </w:p>
        </w:tc>
        <w:tc>
          <w:tcPr>
            <w:tcW w:w="323" w:type="pct"/>
            <w:shd w:val="clear" w:color="auto" w:fill="E6EAF6" w:themeFill="background1"/>
          </w:tcPr>
          <w:p w14:paraId="74F68444" w14:textId="77777777" w:rsidR="00B16029" w:rsidRPr="00B16029" w:rsidRDefault="00B16029" w:rsidP="004150C3">
            <w:pPr>
              <w:pStyle w:val="TableHeading"/>
            </w:pPr>
            <w:r w:rsidRPr="00B16029">
              <w:t>Version</w:t>
            </w:r>
          </w:p>
          <w:p w14:paraId="7A4F29B3" w14:textId="303D0DE7" w:rsidR="00B16029" w:rsidRPr="00B16029" w:rsidRDefault="00B16029" w:rsidP="004150C3">
            <w:pPr>
              <w:pStyle w:val="TableHeading"/>
            </w:pPr>
            <w:r w:rsidRPr="00B16029">
              <w:t>No.</w:t>
            </w:r>
          </w:p>
        </w:tc>
        <w:tc>
          <w:tcPr>
            <w:tcW w:w="804" w:type="pct"/>
            <w:shd w:val="clear" w:color="auto" w:fill="E6EAF6" w:themeFill="background1"/>
          </w:tcPr>
          <w:p w14:paraId="49FFB96E" w14:textId="2CBCD299" w:rsidR="00B16029" w:rsidRPr="00B16029" w:rsidRDefault="00B16029" w:rsidP="004150C3">
            <w:pPr>
              <w:pStyle w:val="TableHeading"/>
            </w:pPr>
            <w:r w:rsidRPr="00B16029">
              <w:t>Date effective</w:t>
            </w:r>
          </w:p>
        </w:tc>
        <w:tc>
          <w:tcPr>
            <w:tcW w:w="905" w:type="pct"/>
            <w:shd w:val="clear" w:color="auto" w:fill="E6EAF6" w:themeFill="background1"/>
          </w:tcPr>
          <w:p w14:paraId="72797F1C" w14:textId="7A3681D2" w:rsidR="00B16029" w:rsidRPr="00B16029" w:rsidRDefault="00B16029" w:rsidP="004150C3">
            <w:pPr>
              <w:pStyle w:val="TableHeading"/>
            </w:pPr>
            <w:r w:rsidRPr="00B16029">
              <w:t>Date by which this document must be reviewed</w:t>
            </w:r>
          </w:p>
        </w:tc>
        <w:tc>
          <w:tcPr>
            <w:tcW w:w="914" w:type="pct"/>
            <w:shd w:val="clear" w:color="auto" w:fill="E6EAF6" w:themeFill="background1"/>
          </w:tcPr>
          <w:p w14:paraId="3A0E4052" w14:textId="026DB390" w:rsidR="00B16029" w:rsidRPr="00B16029" w:rsidRDefault="00B16029" w:rsidP="004150C3">
            <w:pPr>
              <w:pStyle w:val="TableHeading"/>
            </w:pPr>
            <w:r w:rsidRPr="00B16029">
              <w:t>Responsibility for review</w:t>
            </w:r>
          </w:p>
        </w:tc>
        <w:tc>
          <w:tcPr>
            <w:tcW w:w="914" w:type="pct"/>
            <w:shd w:val="clear" w:color="auto" w:fill="E6EAF6" w:themeFill="background1"/>
          </w:tcPr>
          <w:p w14:paraId="70DD8D2F" w14:textId="458E4CEA" w:rsidR="00B16029" w:rsidRPr="00B16029" w:rsidRDefault="00B16029" w:rsidP="004150C3">
            <w:pPr>
              <w:pStyle w:val="TableHeading"/>
            </w:pPr>
            <w:r w:rsidRPr="00B16029">
              <w:t>Comment</w:t>
            </w:r>
          </w:p>
        </w:tc>
      </w:tr>
      <w:tr w:rsidR="00B16029" w:rsidRPr="00B16029" w14:paraId="2B6A7F33" w14:textId="61673A31" w:rsidTr="00B16029">
        <w:tc>
          <w:tcPr>
            <w:tcW w:w="1140" w:type="pct"/>
            <w:vAlign w:val="center"/>
          </w:tcPr>
          <w:p w14:paraId="0778F9B8" w14:textId="77777777" w:rsidR="00B16029" w:rsidRPr="00B16029" w:rsidRDefault="00B16029" w:rsidP="00B16029">
            <w:pPr>
              <w:rPr>
                <w:b/>
              </w:rPr>
            </w:pPr>
            <w:r w:rsidRPr="00B16029">
              <w:rPr>
                <w:b/>
              </w:rPr>
              <w:t>Generic MPower108 Documents</w:t>
            </w:r>
          </w:p>
        </w:tc>
        <w:tc>
          <w:tcPr>
            <w:tcW w:w="323" w:type="pct"/>
          </w:tcPr>
          <w:p w14:paraId="4710B147" w14:textId="77777777" w:rsidR="00B16029" w:rsidRPr="00B16029" w:rsidRDefault="00B16029" w:rsidP="00B16029"/>
        </w:tc>
        <w:tc>
          <w:tcPr>
            <w:tcW w:w="804" w:type="pct"/>
            <w:vAlign w:val="center"/>
          </w:tcPr>
          <w:p w14:paraId="666DDBCA" w14:textId="77777777" w:rsidR="00B16029" w:rsidRPr="00B16029" w:rsidRDefault="00B16029" w:rsidP="00B16029"/>
        </w:tc>
        <w:tc>
          <w:tcPr>
            <w:tcW w:w="905" w:type="pct"/>
          </w:tcPr>
          <w:p w14:paraId="1F95BCE9" w14:textId="77777777" w:rsidR="00B16029" w:rsidRPr="00B16029" w:rsidRDefault="00B16029" w:rsidP="00B16029"/>
        </w:tc>
        <w:tc>
          <w:tcPr>
            <w:tcW w:w="914" w:type="pct"/>
            <w:vAlign w:val="center"/>
          </w:tcPr>
          <w:p w14:paraId="4E7CF908" w14:textId="77777777" w:rsidR="00B16029" w:rsidRPr="00B16029" w:rsidRDefault="00B16029" w:rsidP="00B16029"/>
        </w:tc>
        <w:tc>
          <w:tcPr>
            <w:tcW w:w="914" w:type="pct"/>
          </w:tcPr>
          <w:p w14:paraId="50306655" w14:textId="77777777" w:rsidR="00B16029" w:rsidRPr="00B16029" w:rsidRDefault="00B16029" w:rsidP="00B16029"/>
        </w:tc>
      </w:tr>
      <w:tr w:rsidR="00B16029" w:rsidRPr="00B16029" w14:paraId="12AB326E" w14:textId="0327BBB0" w:rsidTr="00B16029">
        <w:tc>
          <w:tcPr>
            <w:tcW w:w="1140" w:type="pct"/>
            <w:vAlign w:val="center"/>
          </w:tcPr>
          <w:p w14:paraId="2F9E9275" w14:textId="77777777" w:rsidR="00B16029" w:rsidRPr="00B16029" w:rsidRDefault="00B16029" w:rsidP="00B16029">
            <w:pPr>
              <w:rPr>
                <w:i/>
              </w:rPr>
            </w:pPr>
            <w:r w:rsidRPr="00B16029">
              <w:rPr>
                <w:i/>
              </w:rPr>
              <w:t>MPower108 Case study background</w:t>
            </w:r>
          </w:p>
        </w:tc>
        <w:tc>
          <w:tcPr>
            <w:tcW w:w="323" w:type="pct"/>
          </w:tcPr>
          <w:p w14:paraId="71655E8E" w14:textId="77777777" w:rsidR="00B16029" w:rsidRPr="00B16029" w:rsidRDefault="00B16029" w:rsidP="00B16029">
            <w:r w:rsidRPr="00B16029">
              <w:t>v1.0</w:t>
            </w:r>
          </w:p>
        </w:tc>
        <w:tc>
          <w:tcPr>
            <w:tcW w:w="804" w:type="pct"/>
            <w:vAlign w:val="center"/>
          </w:tcPr>
          <w:p w14:paraId="58E9556F" w14:textId="47348C82" w:rsidR="00B16029" w:rsidRPr="00B16029" w:rsidRDefault="00B16029" w:rsidP="00B16029"/>
        </w:tc>
        <w:tc>
          <w:tcPr>
            <w:tcW w:w="905" w:type="pct"/>
          </w:tcPr>
          <w:p w14:paraId="0A7F7A3D" w14:textId="7C00D692" w:rsidR="00B16029" w:rsidRPr="00B16029" w:rsidRDefault="00B16029" w:rsidP="00B16029"/>
        </w:tc>
        <w:tc>
          <w:tcPr>
            <w:tcW w:w="914" w:type="pct"/>
            <w:vAlign w:val="center"/>
          </w:tcPr>
          <w:p w14:paraId="578133C0" w14:textId="77777777" w:rsidR="00B16029" w:rsidRPr="00B16029" w:rsidRDefault="00B16029" w:rsidP="00B16029"/>
        </w:tc>
        <w:tc>
          <w:tcPr>
            <w:tcW w:w="914" w:type="pct"/>
          </w:tcPr>
          <w:p w14:paraId="2658076F" w14:textId="77777777" w:rsidR="00B16029" w:rsidRPr="00B16029" w:rsidRDefault="00B16029" w:rsidP="00B16029"/>
        </w:tc>
      </w:tr>
      <w:tr w:rsidR="00B16029" w:rsidRPr="00B16029" w14:paraId="65261565" w14:textId="2D918D8E" w:rsidTr="00B16029">
        <w:tc>
          <w:tcPr>
            <w:tcW w:w="1140" w:type="pct"/>
          </w:tcPr>
          <w:p w14:paraId="4CBA6C18" w14:textId="77777777" w:rsidR="00B16029" w:rsidRPr="00B16029" w:rsidRDefault="00B16029" w:rsidP="00B16029">
            <w:pPr>
              <w:rPr>
                <w:i/>
              </w:rPr>
            </w:pPr>
            <w:r w:rsidRPr="00B16029">
              <w:rPr>
                <w:i/>
              </w:rPr>
              <w:t>MPower108 Organisational chart</w:t>
            </w:r>
          </w:p>
        </w:tc>
        <w:tc>
          <w:tcPr>
            <w:tcW w:w="323" w:type="pct"/>
          </w:tcPr>
          <w:p w14:paraId="26D1AF29" w14:textId="77777777" w:rsidR="00B16029" w:rsidRPr="00B16029" w:rsidRDefault="00B16029" w:rsidP="00B16029">
            <w:r w:rsidRPr="00B16029">
              <w:t>v1.0</w:t>
            </w:r>
          </w:p>
        </w:tc>
        <w:tc>
          <w:tcPr>
            <w:tcW w:w="804" w:type="pct"/>
          </w:tcPr>
          <w:p w14:paraId="55397496" w14:textId="77777777" w:rsidR="00B16029" w:rsidRPr="00B16029" w:rsidRDefault="00B16029" w:rsidP="00B16029"/>
        </w:tc>
        <w:tc>
          <w:tcPr>
            <w:tcW w:w="905" w:type="pct"/>
          </w:tcPr>
          <w:p w14:paraId="183A7D47" w14:textId="45FF3F9A" w:rsidR="00B16029" w:rsidRPr="00B16029" w:rsidRDefault="00B16029" w:rsidP="00B16029"/>
        </w:tc>
        <w:tc>
          <w:tcPr>
            <w:tcW w:w="914" w:type="pct"/>
          </w:tcPr>
          <w:p w14:paraId="16E4DE05" w14:textId="77777777" w:rsidR="00B16029" w:rsidRPr="00B16029" w:rsidRDefault="00B16029" w:rsidP="00B16029"/>
        </w:tc>
        <w:tc>
          <w:tcPr>
            <w:tcW w:w="914" w:type="pct"/>
          </w:tcPr>
          <w:p w14:paraId="43F04765" w14:textId="77777777" w:rsidR="00B16029" w:rsidRPr="00B16029" w:rsidRDefault="00B16029" w:rsidP="00B16029"/>
        </w:tc>
      </w:tr>
      <w:tr w:rsidR="00B16029" w:rsidRPr="00B16029" w14:paraId="13ACFE91" w14:textId="4EA3944D" w:rsidTr="00B16029">
        <w:tc>
          <w:tcPr>
            <w:tcW w:w="1140" w:type="pct"/>
          </w:tcPr>
          <w:p w14:paraId="010FAAA6" w14:textId="77777777" w:rsidR="00B16029" w:rsidRPr="00B16029" w:rsidRDefault="00B16029" w:rsidP="00B16029">
            <w:r w:rsidRPr="00B16029">
              <w:t>MPower108 Action plan template (form)</w:t>
            </w:r>
          </w:p>
        </w:tc>
        <w:tc>
          <w:tcPr>
            <w:tcW w:w="323" w:type="pct"/>
          </w:tcPr>
          <w:p w14:paraId="51124572" w14:textId="77777777" w:rsidR="00B16029" w:rsidRPr="00B16029" w:rsidRDefault="00B16029" w:rsidP="00B16029">
            <w:r w:rsidRPr="00B16029">
              <w:t>v1.0</w:t>
            </w:r>
          </w:p>
        </w:tc>
        <w:tc>
          <w:tcPr>
            <w:tcW w:w="804" w:type="pct"/>
          </w:tcPr>
          <w:p w14:paraId="0520A885" w14:textId="2C779113" w:rsidR="00B16029" w:rsidRPr="00B16029" w:rsidRDefault="00B16029" w:rsidP="00B16029"/>
        </w:tc>
        <w:tc>
          <w:tcPr>
            <w:tcW w:w="905" w:type="pct"/>
          </w:tcPr>
          <w:p w14:paraId="50EDB1CF" w14:textId="6C37D1C2" w:rsidR="00B16029" w:rsidRPr="00B16029" w:rsidRDefault="00B16029" w:rsidP="00B16029"/>
        </w:tc>
        <w:tc>
          <w:tcPr>
            <w:tcW w:w="914" w:type="pct"/>
          </w:tcPr>
          <w:p w14:paraId="49CB3494" w14:textId="77777777" w:rsidR="00B16029" w:rsidRPr="00B16029" w:rsidRDefault="00B16029" w:rsidP="00B16029"/>
        </w:tc>
        <w:tc>
          <w:tcPr>
            <w:tcW w:w="914" w:type="pct"/>
          </w:tcPr>
          <w:p w14:paraId="747D2CD4" w14:textId="77777777" w:rsidR="00B16029" w:rsidRPr="00B16029" w:rsidRDefault="00B16029" w:rsidP="00B16029"/>
        </w:tc>
      </w:tr>
      <w:tr w:rsidR="00B16029" w:rsidRPr="00B16029" w14:paraId="3013EA68" w14:textId="5125601E" w:rsidTr="00B16029">
        <w:tc>
          <w:tcPr>
            <w:tcW w:w="1140" w:type="pct"/>
          </w:tcPr>
          <w:p w14:paraId="6EAEAA42" w14:textId="77777777" w:rsidR="00B16029" w:rsidRPr="00B16029" w:rsidRDefault="00B16029" w:rsidP="00B16029">
            <w:r w:rsidRPr="00B16029">
              <w:t xml:space="preserve">MPower108 Action plan review template </w:t>
            </w:r>
          </w:p>
        </w:tc>
        <w:tc>
          <w:tcPr>
            <w:tcW w:w="323" w:type="pct"/>
          </w:tcPr>
          <w:p w14:paraId="3DC69EE9" w14:textId="77777777" w:rsidR="00B16029" w:rsidRPr="00B16029" w:rsidRDefault="00B16029" w:rsidP="00B16029">
            <w:r w:rsidRPr="00B16029">
              <w:t>v1.0</w:t>
            </w:r>
          </w:p>
        </w:tc>
        <w:tc>
          <w:tcPr>
            <w:tcW w:w="804" w:type="pct"/>
          </w:tcPr>
          <w:p w14:paraId="19269D57" w14:textId="16F2C4EE" w:rsidR="00B16029" w:rsidRPr="00B16029" w:rsidRDefault="00B16029" w:rsidP="00B16029"/>
        </w:tc>
        <w:tc>
          <w:tcPr>
            <w:tcW w:w="905" w:type="pct"/>
          </w:tcPr>
          <w:p w14:paraId="796EDA9C" w14:textId="02055541" w:rsidR="00B16029" w:rsidRPr="00B16029" w:rsidRDefault="00B16029" w:rsidP="00B16029"/>
        </w:tc>
        <w:tc>
          <w:tcPr>
            <w:tcW w:w="914" w:type="pct"/>
          </w:tcPr>
          <w:p w14:paraId="2CC581DE" w14:textId="77777777" w:rsidR="00B16029" w:rsidRPr="00B16029" w:rsidRDefault="00B16029" w:rsidP="00B16029"/>
        </w:tc>
        <w:tc>
          <w:tcPr>
            <w:tcW w:w="914" w:type="pct"/>
          </w:tcPr>
          <w:p w14:paraId="21E55297" w14:textId="77777777" w:rsidR="00B16029" w:rsidRPr="00B16029" w:rsidRDefault="00B16029" w:rsidP="00B16029"/>
        </w:tc>
      </w:tr>
      <w:tr w:rsidR="00B16029" w:rsidRPr="00B16029" w14:paraId="3F92043D" w14:textId="259A1566" w:rsidTr="00B16029">
        <w:tc>
          <w:tcPr>
            <w:tcW w:w="1140" w:type="pct"/>
          </w:tcPr>
          <w:p w14:paraId="07145992" w14:textId="77777777" w:rsidR="00B16029" w:rsidRPr="00B16029" w:rsidRDefault="00B16029" w:rsidP="00B16029">
            <w:r w:rsidRPr="00B16029">
              <w:t>MPower108 Activity cost estimate template</w:t>
            </w:r>
          </w:p>
        </w:tc>
        <w:tc>
          <w:tcPr>
            <w:tcW w:w="323" w:type="pct"/>
          </w:tcPr>
          <w:p w14:paraId="32BCFBF3" w14:textId="77777777" w:rsidR="00B16029" w:rsidRPr="00B16029" w:rsidRDefault="00B16029" w:rsidP="00B16029">
            <w:r w:rsidRPr="00B16029">
              <w:t>v1.0</w:t>
            </w:r>
          </w:p>
        </w:tc>
        <w:tc>
          <w:tcPr>
            <w:tcW w:w="804" w:type="pct"/>
          </w:tcPr>
          <w:p w14:paraId="171A5ED0" w14:textId="264D8570" w:rsidR="00B16029" w:rsidRPr="00B16029" w:rsidRDefault="00B16029" w:rsidP="00B16029"/>
        </w:tc>
        <w:tc>
          <w:tcPr>
            <w:tcW w:w="905" w:type="pct"/>
          </w:tcPr>
          <w:p w14:paraId="69B41A9E" w14:textId="7A799B73" w:rsidR="00B16029" w:rsidRPr="00B16029" w:rsidRDefault="00B16029" w:rsidP="00B16029"/>
        </w:tc>
        <w:tc>
          <w:tcPr>
            <w:tcW w:w="914" w:type="pct"/>
          </w:tcPr>
          <w:p w14:paraId="3D6DFD0F" w14:textId="77777777" w:rsidR="00B16029" w:rsidRPr="00B16029" w:rsidRDefault="00B16029" w:rsidP="00B16029"/>
        </w:tc>
        <w:tc>
          <w:tcPr>
            <w:tcW w:w="914" w:type="pct"/>
          </w:tcPr>
          <w:p w14:paraId="2333AA0C" w14:textId="77777777" w:rsidR="00B16029" w:rsidRPr="00B16029" w:rsidRDefault="00B16029" w:rsidP="00B16029"/>
        </w:tc>
      </w:tr>
      <w:tr w:rsidR="00B16029" w:rsidRPr="00B16029" w14:paraId="55F5FBB5" w14:textId="3721E11F" w:rsidTr="00B16029">
        <w:tc>
          <w:tcPr>
            <w:tcW w:w="1140" w:type="pct"/>
            <w:vAlign w:val="center"/>
          </w:tcPr>
          <w:p w14:paraId="5FB95F31" w14:textId="77777777" w:rsidR="00B16029" w:rsidRPr="00B16029" w:rsidRDefault="00B16029" w:rsidP="00B16029">
            <w:r w:rsidRPr="00B16029">
              <w:t>MPower108 Anti-bullying and harassment policy and procedures</w:t>
            </w:r>
          </w:p>
        </w:tc>
        <w:tc>
          <w:tcPr>
            <w:tcW w:w="323" w:type="pct"/>
          </w:tcPr>
          <w:p w14:paraId="6585BC21" w14:textId="77777777" w:rsidR="00B16029" w:rsidRPr="00B16029" w:rsidRDefault="00B16029" w:rsidP="00B16029">
            <w:r w:rsidRPr="00B16029">
              <w:t>v1.0</w:t>
            </w:r>
          </w:p>
        </w:tc>
        <w:tc>
          <w:tcPr>
            <w:tcW w:w="804" w:type="pct"/>
            <w:vAlign w:val="center"/>
          </w:tcPr>
          <w:p w14:paraId="23E53715" w14:textId="572501F9" w:rsidR="00B16029" w:rsidRPr="00B16029" w:rsidRDefault="00B16029" w:rsidP="00B16029"/>
        </w:tc>
        <w:tc>
          <w:tcPr>
            <w:tcW w:w="905" w:type="pct"/>
          </w:tcPr>
          <w:p w14:paraId="2B7EE57D" w14:textId="0704DA81" w:rsidR="00B16029" w:rsidRPr="00B16029" w:rsidRDefault="00B16029" w:rsidP="00B16029"/>
        </w:tc>
        <w:tc>
          <w:tcPr>
            <w:tcW w:w="914" w:type="pct"/>
            <w:vAlign w:val="center"/>
          </w:tcPr>
          <w:p w14:paraId="3E36C37A" w14:textId="77777777" w:rsidR="00B16029" w:rsidRPr="00B16029" w:rsidRDefault="00B16029" w:rsidP="00B16029"/>
        </w:tc>
        <w:tc>
          <w:tcPr>
            <w:tcW w:w="914" w:type="pct"/>
          </w:tcPr>
          <w:p w14:paraId="29C6215A" w14:textId="77777777" w:rsidR="00B16029" w:rsidRPr="00B16029" w:rsidRDefault="00B16029" w:rsidP="00B16029"/>
        </w:tc>
      </w:tr>
      <w:tr w:rsidR="00B16029" w:rsidRPr="00B16029" w14:paraId="0248D2C4" w14:textId="2E02DFB9" w:rsidTr="00B16029">
        <w:tc>
          <w:tcPr>
            <w:tcW w:w="1140" w:type="pct"/>
            <w:vAlign w:val="center"/>
          </w:tcPr>
          <w:p w14:paraId="58C6272B" w14:textId="77777777" w:rsidR="00B16029" w:rsidRPr="00B16029" w:rsidRDefault="00B16029" w:rsidP="00B16029">
            <w:r w:rsidRPr="00B16029">
              <w:lastRenderedPageBreak/>
              <w:t>MPower108 Communication policy and procedures</w:t>
            </w:r>
          </w:p>
        </w:tc>
        <w:tc>
          <w:tcPr>
            <w:tcW w:w="323" w:type="pct"/>
          </w:tcPr>
          <w:p w14:paraId="44D98359" w14:textId="77777777" w:rsidR="00B16029" w:rsidRPr="00B16029" w:rsidRDefault="00B16029" w:rsidP="00B16029">
            <w:r w:rsidRPr="00B16029">
              <w:t>v1.0</w:t>
            </w:r>
          </w:p>
        </w:tc>
        <w:tc>
          <w:tcPr>
            <w:tcW w:w="804" w:type="pct"/>
          </w:tcPr>
          <w:p w14:paraId="5AD5939A" w14:textId="77777777" w:rsidR="00B16029" w:rsidRPr="00B16029" w:rsidRDefault="00B16029" w:rsidP="00B16029"/>
        </w:tc>
        <w:tc>
          <w:tcPr>
            <w:tcW w:w="905" w:type="pct"/>
          </w:tcPr>
          <w:p w14:paraId="4E8C65DE" w14:textId="41C9A09F" w:rsidR="00B16029" w:rsidRPr="00B16029" w:rsidRDefault="00B16029" w:rsidP="00B16029"/>
        </w:tc>
        <w:tc>
          <w:tcPr>
            <w:tcW w:w="914" w:type="pct"/>
            <w:vAlign w:val="center"/>
          </w:tcPr>
          <w:p w14:paraId="7B2CD734" w14:textId="77777777" w:rsidR="00B16029" w:rsidRPr="00B16029" w:rsidRDefault="00B16029" w:rsidP="00B16029"/>
        </w:tc>
        <w:tc>
          <w:tcPr>
            <w:tcW w:w="914" w:type="pct"/>
          </w:tcPr>
          <w:p w14:paraId="3F4D7F31" w14:textId="77777777" w:rsidR="00B16029" w:rsidRPr="00B16029" w:rsidRDefault="00B16029" w:rsidP="00B16029"/>
        </w:tc>
      </w:tr>
      <w:tr w:rsidR="00B16029" w:rsidRPr="00B16029" w14:paraId="18D42FC1" w14:textId="7DE2FBFD" w:rsidTr="00B16029">
        <w:tc>
          <w:tcPr>
            <w:tcW w:w="1140" w:type="pct"/>
            <w:vAlign w:val="center"/>
          </w:tcPr>
          <w:p w14:paraId="3ECA59D5" w14:textId="77777777" w:rsidR="00B16029" w:rsidRPr="00B16029" w:rsidRDefault="00B16029" w:rsidP="00B16029">
            <w:r w:rsidRPr="00B16029">
              <w:t>MPower108 Communication plan template</w:t>
            </w:r>
          </w:p>
        </w:tc>
        <w:tc>
          <w:tcPr>
            <w:tcW w:w="323" w:type="pct"/>
          </w:tcPr>
          <w:p w14:paraId="73E515CC" w14:textId="77777777" w:rsidR="00B16029" w:rsidRPr="00B16029" w:rsidRDefault="00B16029" w:rsidP="00B16029">
            <w:r w:rsidRPr="00B16029">
              <w:t>v1.0</w:t>
            </w:r>
          </w:p>
        </w:tc>
        <w:tc>
          <w:tcPr>
            <w:tcW w:w="804" w:type="pct"/>
          </w:tcPr>
          <w:p w14:paraId="63B3B99D" w14:textId="1E4FA587" w:rsidR="00B16029" w:rsidRPr="00B16029" w:rsidRDefault="00B16029" w:rsidP="00B16029">
            <w:pPr>
              <w:rPr>
                <w:b/>
              </w:rPr>
            </w:pPr>
          </w:p>
        </w:tc>
        <w:tc>
          <w:tcPr>
            <w:tcW w:w="905" w:type="pct"/>
          </w:tcPr>
          <w:p w14:paraId="00E4B6C6" w14:textId="07197765" w:rsidR="00B16029" w:rsidRPr="00B16029" w:rsidRDefault="00B16029" w:rsidP="00B16029"/>
        </w:tc>
        <w:tc>
          <w:tcPr>
            <w:tcW w:w="914" w:type="pct"/>
            <w:vAlign w:val="center"/>
          </w:tcPr>
          <w:p w14:paraId="61446B45" w14:textId="77777777" w:rsidR="00B16029" w:rsidRPr="00B16029" w:rsidRDefault="00B16029" w:rsidP="00B16029"/>
        </w:tc>
        <w:tc>
          <w:tcPr>
            <w:tcW w:w="914" w:type="pct"/>
          </w:tcPr>
          <w:p w14:paraId="07EA0AF4" w14:textId="77777777" w:rsidR="00B16029" w:rsidRPr="00B16029" w:rsidRDefault="00B16029" w:rsidP="00B16029"/>
        </w:tc>
      </w:tr>
      <w:tr w:rsidR="00B16029" w:rsidRPr="00B16029" w14:paraId="67173E83" w14:textId="5D7AFEA0" w:rsidTr="00B16029">
        <w:tc>
          <w:tcPr>
            <w:tcW w:w="1140" w:type="pct"/>
            <w:vAlign w:val="center"/>
          </w:tcPr>
          <w:p w14:paraId="1F38BD75" w14:textId="77777777" w:rsidR="00B16029" w:rsidRPr="00B16029" w:rsidRDefault="00B16029" w:rsidP="00B16029">
            <w:r w:rsidRPr="00B16029">
              <w:t>MPower108 Conflict resolution policy and procedures</w:t>
            </w:r>
          </w:p>
        </w:tc>
        <w:tc>
          <w:tcPr>
            <w:tcW w:w="323" w:type="pct"/>
          </w:tcPr>
          <w:p w14:paraId="5EC8E9C6" w14:textId="77777777" w:rsidR="00B16029" w:rsidRPr="00B16029" w:rsidRDefault="00B16029" w:rsidP="00B16029">
            <w:r w:rsidRPr="00B16029">
              <w:t>v1.0</w:t>
            </w:r>
          </w:p>
        </w:tc>
        <w:tc>
          <w:tcPr>
            <w:tcW w:w="804" w:type="pct"/>
          </w:tcPr>
          <w:p w14:paraId="74F2D97A" w14:textId="3F69E77D" w:rsidR="00B16029" w:rsidRPr="00B16029" w:rsidRDefault="00B16029" w:rsidP="00B16029"/>
        </w:tc>
        <w:tc>
          <w:tcPr>
            <w:tcW w:w="905" w:type="pct"/>
          </w:tcPr>
          <w:p w14:paraId="238E143C" w14:textId="708DF1E0" w:rsidR="00B16029" w:rsidRPr="00B16029" w:rsidRDefault="00B16029" w:rsidP="00B16029"/>
        </w:tc>
        <w:tc>
          <w:tcPr>
            <w:tcW w:w="914" w:type="pct"/>
            <w:vAlign w:val="center"/>
          </w:tcPr>
          <w:p w14:paraId="1CAAFF77" w14:textId="77777777" w:rsidR="00B16029" w:rsidRPr="00B16029" w:rsidRDefault="00B16029" w:rsidP="00B16029"/>
        </w:tc>
        <w:tc>
          <w:tcPr>
            <w:tcW w:w="914" w:type="pct"/>
          </w:tcPr>
          <w:p w14:paraId="52871A0A" w14:textId="77777777" w:rsidR="00B16029" w:rsidRPr="00B16029" w:rsidRDefault="00B16029" w:rsidP="00B16029"/>
        </w:tc>
      </w:tr>
      <w:tr w:rsidR="00B16029" w:rsidRPr="00B16029" w14:paraId="6D6BC01F" w14:textId="7CFB05A0" w:rsidTr="00B16029">
        <w:tc>
          <w:tcPr>
            <w:tcW w:w="1140" w:type="pct"/>
            <w:vAlign w:val="center"/>
          </w:tcPr>
          <w:p w14:paraId="01C60FF8" w14:textId="77777777" w:rsidR="00B16029" w:rsidRPr="00B16029" w:rsidRDefault="00B16029" w:rsidP="00B16029">
            <w:r w:rsidRPr="00B16029">
              <w:t>MPower108 Contingency plan template</w:t>
            </w:r>
          </w:p>
        </w:tc>
        <w:tc>
          <w:tcPr>
            <w:tcW w:w="323" w:type="pct"/>
          </w:tcPr>
          <w:p w14:paraId="265F518C" w14:textId="77777777" w:rsidR="00B16029" w:rsidRPr="00B16029" w:rsidRDefault="00B16029" w:rsidP="00B16029">
            <w:r w:rsidRPr="00B16029">
              <w:t>v1.0</w:t>
            </w:r>
          </w:p>
        </w:tc>
        <w:tc>
          <w:tcPr>
            <w:tcW w:w="804" w:type="pct"/>
          </w:tcPr>
          <w:p w14:paraId="31C82108" w14:textId="79BAB945" w:rsidR="00B16029" w:rsidRPr="00B16029" w:rsidRDefault="00B16029" w:rsidP="00B16029"/>
        </w:tc>
        <w:tc>
          <w:tcPr>
            <w:tcW w:w="905" w:type="pct"/>
          </w:tcPr>
          <w:p w14:paraId="65A81116" w14:textId="5CE28950" w:rsidR="00B16029" w:rsidRPr="00B16029" w:rsidRDefault="00B16029" w:rsidP="00B16029"/>
        </w:tc>
        <w:tc>
          <w:tcPr>
            <w:tcW w:w="914" w:type="pct"/>
            <w:vAlign w:val="center"/>
          </w:tcPr>
          <w:p w14:paraId="7BA46962" w14:textId="77777777" w:rsidR="00B16029" w:rsidRPr="00B16029" w:rsidRDefault="00B16029" w:rsidP="00B16029"/>
        </w:tc>
        <w:tc>
          <w:tcPr>
            <w:tcW w:w="914" w:type="pct"/>
          </w:tcPr>
          <w:p w14:paraId="4513B9B8" w14:textId="77777777" w:rsidR="00B16029" w:rsidRPr="00B16029" w:rsidRDefault="00B16029" w:rsidP="00B16029"/>
        </w:tc>
      </w:tr>
      <w:tr w:rsidR="00B16029" w:rsidRPr="00B16029" w14:paraId="20F01187" w14:textId="7BF3E7C0" w:rsidTr="00B16029">
        <w:tc>
          <w:tcPr>
            <w:tcW w:w="1140" w:type="pct"/>
            <w:vAlign w:val="center"/>
          </w:tcPr>
          <w:p w14:paraId="59B65847" w14:textId="77777777" w:rsidR="00B16029" w:rsidRPr="00B16029" w:rsidRDefault="00B16029" w:rsidP="00B16029">
            <w:r w:rsidRPr="00B16029">
              <w:t>MPower108 Continuous improvement policy and procedures</w:t>
            </w:r>
          </w:p>
        </w:tc>
        <w:tc>
          <w:tcPr>
            <w:tcW w:w="323" w:type="pct"/>
          </w:tcPr>
          <w:p w14:paraId="43656EBD" w14:textId="77777777" w:rsidR="00B16029" w:rsidRPr="00B16029" w:rsidRDefault="00B16029" w:rsidP="00B16029">
            <w:r w:rsidRPr="00B16029">
              <w:t>v1.0</w:t>
            </w:r>
          </w:p>
        </w:tc>
        <w:tc>
          <w:tcPr>
            <w:tcW w:w="804" w:type="pct"/>
          </w:tcPr>
          <w:p w14:paraId="5FA83396" w14:textId="22D12193" w:rsidR="00B16029" w:rsidRPr="00B16029" w:rsidRDefault="00B16029" w:rsidP="00B16029"/>
        </w:tc>
        <w:tc>
          <w:tcPr>
            <w:tcW w:w="905" w:type="pct"/>
          </w:tcPr>
          <w:p w14:paraId="52CFEA77" w14:textId="0B628BE6" w:rsidR="00B16029" w:rsidRPr="00B16029" w:rsidRDefault="00B16029" w:rsidP="00B16029"/>
        </w:tc>
        <w:tc>
          <w:tcPr>
            <w:tcW w:w="914" w:type="pct"/>
            <w:vAlign w:val="center"/>
          </w:tcPr>
          <w:p w14:paraId="0D62C36E" w14:textId="77777777" w:rsidR="00B16029" w:rsidRPr="00B16029" w:rsidRDefault="00B16029" w:rsidP="00B16029"/>
        </w:tc>
        <w:tc>
          <w:tcPr>
            <w:tcW w:w="914" w:type="pct"/>
          </w:tcPr>
          <w:p w14:paraId="570EA5C9" w14:textId="77777777" w:rsidR="00B16029" w:rsidRPr="00B16029" w:rsidRDefault="00B16029" w:rsidP="00B16029"/>
        </w:tc>
      </w:tr>
      <w:tr w:rsidR="0042338F" w:rsidRPr="00B16029" w14:paraId="16F3574C" w14:textId="3DF375EF" w:rsidTr="00B16029">
        <w:tc>
          <w:tcPr>
            <w:tcW w:w="1140" w:type="pct"/>
            <w:vAlign w:val="center"/>
          </w:tcPr>
          <w:p w14:paraId="34DD3538" w14:textId="77777777" w:rsidR="0042338F" w:rsidRPr="00B16029" w:rsidRDefault="0042338F" w:rsidP="0042338F">
            <w:r w:rsidRPr="00B16029">
              <w:t>MPower108 Continuous improvement plan template</w:t>
            </w:r>
          </w:p>
        </w:tc>
        <w:tc>
          <w:tcPr>
            <w:tcW w:w="323" w:type="pct"/>
          </w:tcPr>
          <w:p w14:paraId="254F82A2" w14:textId="72E37F47" w:rsidR="0042338F" w:rsidRPr="00B16029" w:rsidRDefault="0042338F" w:rsidP="0042338F">
            <w:r w:rsidRPr="00CC25A0">
              <w:t>v1.0</w:t>
            </w:r>
          </w:p>
        </w:tc>
        <w:tc>
          <w:tcPr>
            <w:tcW w:w="804" w:type="pct"/>
          </w:tcPr>
          <w:p w14:paraId="28B09FFD" w14:textId="1A9E56A7" w:rsidR="0042338F" w:rsidRPr="00B16029" w:rsidRDefault="0042338F" w:rsidP="0042338F"/>
        </w:tc>
        <w:tc>
          <w:tcPr>
            <w:tcW w:w="905" w:type="pct"/>
          </w:tcPr>
          <w:p w14:paraId="1AF686FA" w14:textId="4C01D39A" w:rsidR="0042338F" w:rsidRPr="00B16029" w:rsidRDefault="0042338F" w:rsidP="0042338F"/>
        </w:tc>
        <w:tc>
          <w:tcPr>
            <w:tcW w:w="914" w:type="pct"/>
            <w:vAlign w:val="center"/>
          </w:tcPr>
          <w:p w14:paraId="7EA4E508" w14:textId="77777777" w:rsidR="0042338F" w:rsidRPr="00B16029" w:rsidRDefault="0042338F" w:rsidP="0042338F"/>
        </w:tc>
        <w:tc>
          <w:tcPr>
            <w:tcW w:w="914" w:type="pct"/>
          </w:tcPr>
          <w:p w14:paraId="40003854" w14:textId="77777777" w:rsidR="0042338F" w:rsidRPr="00B16029" w:rsidRDefault="0042338F" w:rsidP="0042338F"/>
        </w:tc>
      </w:tr>
      <w:tr w:rsidR="0042338F" w:rsidRPr="00B16029" w14:paraId="2542DA9B" w14:textId="5AC9D830" w:rsidTr="00B16029">
        <w:tc>
          <w:tcPr>
            <w:tcW w:w="1140" w:type="pct"/>
            <w:vAlign w:val="center"/>
          </w:tcPr>
          <w:p w14:paraId="1068CDF6" w14:textId="77777777" w:rsidR="0042338F" w:rsidRPr="00B16029" w:rsidRDefault="0042338F" w:rsidP="0042338F">
            <w:r w:rsidRPr="00B16029">
              <w:t>MPower108 Continuous improvement register template</w:t>
            </w:r>
          </w:p>
        </w:tc>
        <w:tc>
          <w:tcPr>
            <w:tcW w:w="323" w:type="pct"/>
          </w:tcPr>
          <w:p w14:paraId="1FB2178F" w14:textId="1C96BE15" w:rsidR="0042338F" w:rsidRPr="00B16029" w:rsidRDefault="0042338F" w:rsidP="0042338F">
            <w:r w:rsidRPr="00CC25A0">
              <w:t>v1.0</w:t>
            </w:r>
          </w:p>
        </w:tc>
        <w:tc>
          <w:tcPr>
            <w:tcW w:w="804" w:type="pct"/>
          </w:tcPr>
          <w:p w14:paraId="24ED81ED" w14:textId="04E84ED2" w:rsidR="0042338F" w:rsidRPr="00B16029" w:rsidRDefault="0042338F" w:rsidP="0042338F"/>
        </w:tc>
        <w:tc>
          <w:tcPr>
            <w:tcW w:w="905" w:type="pct"/>
          </w:tcPr>
          <w:p w14:paraId="469E3491" w14:textId="476F0EEC" w:rsidR="0042338F" w:rsidRPr="00B16029" w:rsidRDefault="0042338F" w:rsidP="0042338F"/>
        </w:tc>
        <w:tc>
          <w:tcPr>
            <w:tcW w:w="914" w:type="pct"/>
            <w:vAlign w:val="center"/>
          </w:tcPr>
          <w:p w14:paraId="3E5385DA" w14:textId="77777777" w:rsidR="0042338F" w:rsidRPr="00B16029" w:rsidRDefault="0042338F" w:rsidP="0042338F"/>
        </w:tc>
        <w:tc>
          <w:tcPr>
            <w:tcW w:w="914" w:type="pct"/>
          </w:tcPr>
          <w:p w14:paraId="0C7787DA" w14:textId="77777777" w:rsidR="0042338F" w:rsidRPr="00B16029" w:rsidRDefault="0042338F" w:rsidP="0042338F"/>
        </w:tc>
      </w:tr>
      <w:tr w:rsidR="00B16029" w:rsidRPr="00B16029" w14:paraId="10C6BF07" w14:textId="29C95FBE" w:rsidTr="00B16029">
        <w:tc>
          <w:tcPr>
            <w:tcW w:w="1140" w:type="pct"/>
            <w:vAlign w:val="center"/>
          </w:tcPr>
          <w:p w14:paraId="30E5BBDA" w14:textId="77777777" w:rsidR="00B16029" w:rsidRPr="00B16029" w:rsidRDefault="00B16029" w:rsidP="00B16029">
            <w:r w:rsidRPr="00B16029">
              <w:t>MPower108 Customer end of plan review template</w:t>
            </w:r>
          </w:p>
        </w:tc>
        <w:tc>
          <w:tcPr>
            <w:tcW w:w="323" w:type="pct"/>
          </w:tcPr>
          <w:p w14:paraId="7864754E" w14:textId="77777777" w:rsidR="00B16029" w:rsidRPr="00B16029" w:rsidRDefault="00B16029" w:rsidP="00B16029"/>
        </w:tc>
        <w:tc>
          <w:tcPr>
            <w:tcW w:w="804" w:type="pct"/>
          </w:tcPr>
          <w:p w14:paraId="18C25529" w14:textId="4CD5C368" w:rsidR="00B16029" w:rsidRPr="00B16029" w:rsidRDefault="00B16029" w:rsidP="00B16029"/>
        </w:tc>
        <w:tc>
          <w:tcPr>
            <w:tcW w:w="905" w:type="pct"/>
          </w:tcPr>
          <w:p w14:paraId="7249BB17" w14:textId="54A3E2E1" w:rsidR="00B16029" w:rsidRPr="00B16029" w:rsidRDefault="00B16029" w:rsidP="00B16029"/>
        </w:tc>
        <w:tc>
          <w:tcPr>
            <w:tcW w:w="914" w:type="pct"/>
            <w:vAlign w:val="center"/>
          </w:tcPr>
          <w:p w14:paraId="119B6036" w14:textId="77777777" w:rsidR="00B16029" w:rsidRPr="00B16029" w:rsidRDefault="00B16029" w:rsidP="00B16029"/>
        </w:tc>
        <w:tc>
          <w:tcPr>
            <w:tcW w:w="914" w:type="pct"/>
          </w:tcPr>
          <w:p w14:paraId="2D6AD51D" w14:textId="77777777" w:rsidR="00B16029" w:rsidRPr="00B16029" w:rsidRDefault="00B16029" w:rsidP="00B16029"/>
        </w:tc>
      </w:tr>
      <w:tr w:rsidR="00B16029" w:rsidRPr="00B16029" w14:paraId="21C16D3A" w14:textId="3083EEF7" w:rsidTr="00B16029">
        <w:tc>
          <w:tcPr>
            <w:tcW w:w="1140" w:type="pct"/>
            <w:vAlign w:val="center"/>
          </w:tcPr>
          <w:p w14:paraId="339B26FE" w14:textId="77777777" w:rsidR="00B16029" w:rsidRPr="00B16029" w:rsidRDefault="00B16029" w:rsidP="00B16029">
            <w:r w:rsidRPr="00B16029">
              <w:lastRenderedPageBreak/>
              <w:t>MPower108 Customer feedback and complaints policy and procedures</w:t>
            </w:r>
          </w:p>
        </w:tc>
        <w:tc>
          <w:tcPr>
            <w:tcW w:w="323" w:type="pct"/>
          </w:tcPr>
          <w:p w14:paraId="6233A1A2" w14:textId="77777777" w:rsidR="00B16029" w:rsidRPr="00B16029" w:rsidRDefault="00B16029" w:rsidP="00B16029">
            <w:r w:rsidRPr="00B16029">
              <w:t>v1.0</w:t>
            </w:r>
          </w:p>
        </w:tc>
        <w:tc>
          <w:tcPr>
            <w:tcW w:w="804" w:type="pct"/>
            <w:vAlign w:val="center"/>
          </w:tcPr>
          <w:p w14:paraId="2147C68C" w14:textId="2B837581" w:rsidR="00B16029" w:rsidRPr="00B16029" w:rsidRDefault="00B16029" w:rsidP="00B16029"/>
        </w:tc>
        <w:tc>
          <w:tcPr>
            <w:tcW w:w="905" w:type="pct"/>
          </w:tcPr>
          <w:p w14:paraId="5998B5CF" w14:textId="3FB65202" w:rsidR="00B16029" w:rsidRPr="00B16029" w:rsidRDefault="00B16029" w:rsidP="00B16029"/>
        </w:tc>
        <w:tc>
          <w:tcPr>
            <w:tcW w:w="914" w:type="pct"/>
            <w:vAlign w:val="center"/>
          </w:tcPr>
          <w:p w14:paraId="5283B4F1" w14:textId="77777777" w:rsidR="00B16029" w:rsidRPr="00B16029" w:rsidRDefault="00B16029" w:rsidP="00B16029"/>
        </w:tc>
        <w:tc>
          <w:tcPr>
            <w:tcW w:w="914" w:type="pct"/>
          </w:tcPr>
          <w:p w14:paraId="50734961" w14:textId="77777777" w:rsidR="00B16029" w:rsidRPr="00B16029" w:rsidRDefault="00B16029" w:rsidP="00B16029"/>
        </w:tc>
      </w:tr>
      <w:tr w:rsidR="0042338F" w:rsidRPr="00B16029" w14:paraId="1779EB98" w14:textId="77777777" w:rsidTr="00B16029">
        <w:tc>
          <w:tcPr>
            <w:tcW w:w="1140" w:type="pct"/>
            <w:vAlign w:val="center"/>
          </w:tcPr>
          <w:p w14:paraId="3C19E3B5" w14:textId="54B07FAA" w:rsidR="0042338F" w:rsidRPr="00B16029" w:rsidRDefault="0042338F" w:rsidP="00B16029">
            <w:r w:rsidRPr="0042338F">
              <w:t>MPower108 Customer service provision and recommendations template</w:t>
            </w:r>
          </w:p>
        </w:tc>
        <w:tc>
          <w:tcPr>
            <w:tcW w:w="323" w:type="pct"/>
          </w:tcPr>
          <w:p w14:paraId="48417982" w14:textId="7111B2A8" w:rsidR="0042338F" w:rsidRPr="00B16029" w:rsidRDefault="0042338F" w:rsidP="00B16029">
            <w:r>
              <w:t>v1.0</w:t>
            </w:r>
          </w:p>
        </w:tc>
        <w:tc>
          <w:tcPr>
            <w:tcW w:w="804" w:type="pct"/>
            <w:vAlign w:val="center"/>
          </w:tcPr>
          <w:p w14:paraId="12DF5981" w14:textId="77777777" w:rsidR="0042338F" w:rsidRPr="00B16029" w:rsidRDefault="0042338F" w:rsidP="00B16029"/>
        </w:tc>
        <w:tc>
          <w:tcPr>
            <w:tcW w:w="905" w:type="pct"/>
          </w:tcPr>
          <w:p w14:paraId="1D796535" w14:textId="77777777" w:rsidR="0042338F" w:rsidRPr="00B16029" w:rsidRDefault="0042338F" w:rsidP="00B16029"/>
        </w:tc>
        <w:tc>
          <w:tcPr>
            <w:tcW w:w="914" w:type="pct"/>
            <w:vAlign w:val="center"/>
          </w:tcPr>
          <w:p w14:paraId="552C76B2" w14:textId="77777777" w:rsidR="0042338F" w:rsidRPr="00B16029" w:rsidRDefault="0042338F" w:rsidP="00B16029"/>
        </w:tc>
        <w:tc>
          <w:tcPr>
            <w:tcW w:w="914" w:type="pct"/>
          </w:tcPr>
          <w:p w14:paraId="25D27FB4" w14:textId="77777777" w:rsidR="0042338F" w:rsidRPr="00B16029" w:rsidRDefault="0042338F" w:rsidP="00B16029"/>
        </w:tc>
      </w:tr>
      <w:tr w:rsidR="00B16029" w:rsidRPr="00B16029" w14:paraId="590E2338" w14:textId="7A8351F2" w:rsidTr="00B16029">
        <w:tc>
          <w:tcPr>
            <w:tcW w:w="1140" w:type="pct"/>
            <w:vAlign w:val="center"/>
          </w:tcPr>
          <w:p w14:paraId="1487FE39" w14:textId="77777777" w:rsidR="00B16029" w:rsidRPr="00B16029" w:rsidRDefault="00B16029" w:rsidP="00B16029">
            <w:r w:rsidRPr="00B16029">
              <w:t>MPower108 Delegations and authorities policy and procedures</w:t>
            </w:r>
          </w:p>
        </w:tc>
        <w:tc>
          <w:tcPr>
            <w:tcW w:w="323" w:type="pct"/>
          </w:tcPr>
          <w:p w14:paraId="4030945E" w14:textId="77777777" w:rsidR="00B16029" w:rsidRPr="00B16029" w:rsidRDefault="00B16029" w:rsidP="00B16029">
            <w:r w:rsidRPr="00B16029">
              <w:t>v1.0</w:t>
            </w:r>
          </w:p>
        </w:tc>
        <w:tc>
          <w:tcPr>
            <w:tcW w:w="804" w:type="pct"/>
            <w:vAlign w:val="center"/>
          </w:tcPr>
          <w:p w14:paraId="64A525AE" w14:textId="77777777" w:rsidR="00B16029" w:rsidRPr="00B16029" w:rsidRDefault="00B16029" w:rsidP="00B16029"/>
        </w:tc>
        <w:tc>
          <w:tcPr>
            <w:tcW w:w="905" w:type="pct"/>
          </w:tcPr>
          <w:p w14:paraId="2EA37B6C" w14:textId="6D3F9B9E" w:rsidR="00B16029" w:rsidRPr="00B16029" w:rsidRDefault="00B16029" w:rsidP="00B16029"/>
        </w:tc>
        <w:tc>
          <w:tcPr>
            <w:tcW w:w="914" w:type="pct"/>
            <w:vAlign w:val="center"/>
          </w:tcPr>
          <w:p w14:paraId="50C2B7B3" w14:textId="77777777" w:rsidR="00B16029" w:rsidRPr="00B16029" w:rsidRDefault="00B16029" w:rsidP="00B16029"/>
        </w:tc>
        <w:tc>
          <w:tcPr>
            <w:tcW w:w="914" w:type="pct"/>
          </w:tcPr>
          <w:p w14:paraId="1AEBBC95" w14:textId="77777777" w:rsidR="00B16029" w:rsidRPr="00B16029" w:rsidRDefault="00B16029" w:rsidP="00B16029"/>
        </w:tc>
      </w:tr>
      <w:tr w:rsidR="00B16029" w:rsidRPr="00B16029" w14:paraId="37B0FED7" w14:textId="5B7D1035" w:rsidTr="00B16029">
        <w:tc>
          <w:tcPr>
            <w:tcW w:w="1140" w:type="pct"/>
          </w:tcPr>
          <w:p w14:paraId="0E6A0958" w14:textId="77777777" w:rsidR="00B16029" w:rsidRPr="00B16029" w:rsidRDefault="00B16029" w:rsidP="00B16029">
            <w:r w:rsidRPr="00B16029">
              <w:t xml:space="preserve">MPower108 Development of policy and procedures </w:t>
            </w:r>
          </w:p>
        </w:tc>
        <w:tc>
          <w:tcPr>
            <w:tcW w:w="323" w:type="pct"/>
          </w:tcPr>
          <w:p w14:paraId="14F51AF6" w14:textId="77777777" w:rsidR="00B16029" w:rsidRPr="00B16029" w:rsidRDefault="00B16029" w:rsidP="00B16029">
            <w:r w:rsidRPr="00B16029">
              <w:t>v1.0</w:t>
            </w:r>
          </w:p>
        </w:tc>
        <w:tc>
          <w:tcPr>
            <w:tcW w:w="804" w:type="pct"/>
          </w:tcPr>
          <w:p w14:paraId="39437F94" w14:textId="77777777" w:rsidR="00B16029" w:rsidRPr="00B16029" w:rsidRDefault="00B16029" w:rsidP="00B16029"/>
        </w:tc>
        <w:tc>
          <w:tcPr>
            <w:tcW w:w="905" w:type="pct"/>
          </w:tcPr>
          <w:p w14:paraId="6D821699" w14:textId="71F8E085" w:rsidR="00B16029" w:rsidRPr="00B16029" w:rsidRDefault="00B16029" w:rsidP="00B16029"/>
        </w:tc>
        <w:tc>
          <w:tcPr>
            <w:tcW w:w="914" w:type="pct"/>
          </w:tcPr>
          <w:p w14:paraId="32A9D083" w14:textId="77777777" w:rsidR="00B16029" w:rsidRPr="00B16029" w:rsidRDefault="00B16029" w:rsidP="00B16029"/>
        </w:tc>
        <w:tc>
          <w:tcPr>
            <w:tcW w:w="914" w:type="pct"/>
          </w:tcPr>
          <w:p w14:paraId="67E3B1A5" w14:textId="77777777" w:rsidR="00B16029" w:rsidRPr="00B16029" w:rsidRDefault="00B16029" w:rsidP="00B16029"/>
        </w:tc>
      </w:tr>
      <w:tr w:rsidR="00B16029" w:rsidRPr="00B16029" w14:paraId="00DBCA5B" w14:textId="044C501B" w:rsidTr="00B16029">
        <w:tc>
          <w:tcPr>
            <w:tcW w:w="1140" w:type="pct"/>
            <w:vAlign w:val="center"/>
          </w:tcPr>
          <w:p w14:paraId="1C2D625D" w14:textId="77777777" w:rsidR="00B16029" w:rsidRPr="00B16029" w:rsidRDefault="00B16029" w:rsidP="00B16029">
            <w:bookmarkStart w:id="2" w:name="_Hlk101952364"/>
            <w:r w:rsidRPr="00B16029">
              <w:t>MPower108 Diversity and inclusion policy</w:t>
            </w:r>
            <w:bookmarkEnd w:id="2"/>
          </w:p>
        </w:tc>
        <w:tc>
          <w:tcPr>
            <w:tcW w:w="323" w:type="pct"/>
          </w:tcPr>
          <w:p w14:paraId="14233E9D" w14:textId="77777777" w:rsidR="00B16029" w:rsidRPr="00B16029" w:rsidRDefault="00B16029" w:rsidP="00B16029">
            <w:r w:rsidRPr="00B16029">
              <w:t>v1.0</w:t>
            </w:r>
          </w:p>
        </w:tc>
        <w:tc>
          <w:tcPr>
            <w:tcW w:w="804" w:type="pct"/>
            <w:vAlign w:val="center"/>
          </w:tcPr>
          <w:p w14:paraId="20506990" w14:textId="17505781" w:rsidR="00B16029" w:rsidRPr="00B16029" w:rsidRDefault="00B16029" w:rsidP="00B16029"/>
        </w:tc>
        <w:tc>
          <w:tcPr>
            <w:tcW w:w="905" w:type="pct"/>
          </w:tcPr>
          <w:p w14:paraId="47EE6C30" w14:textId="0AF41895" w:rsidR="00B16029" w:rsidRPr="00B16029" w:rsidRDefault="00B16029" w:rsidP="00B16029"/>
        </w:tc>
        <w:tc>
          <w:tcPr>
            <w:tcW w:w="914" w:type="pct"/>
            <w:vAlign w:val="center"/>
          </w:tcPr>
          <w:p w14:paraId="20B95417" w14:textId="77777777" w:rsidR="00B16029" w:rsidRPr="00B16029" w:rsidRDefault="00B16029" w:rsidP="00B16029"/>
        </w:tc>
        <w:tc>
          <w:tcPr>
            <w:tcW w:w="914" w:type="pct"/>
          </w:tcPr>
          <w:p w14:paraId="7EA9CF5B" w14:textId="77777777" w:rsidR="00B16029" w:rsidRPr="00B16029" w:rsidRDefault="00B16029" w:rsidP="00B16029"/>
        </w:tc>
      </w:tr>
      <w:tr w:rsidR="00B16029" w:rsidRPr="00B16029" w14:paraId="1CB48A10" w14:textId="41E98019" w:rsidTr="00B16029">
        <w:tc>
          <w:tcPr>
            <w:tcW w:w="1140" w:type="pct"/>
          </w:tcPr>
          <w:p w14:paraId="0AEEA9ED" w14:textId="77777777" w:rsidR="00B16029" w:rsidRPr="00B16029" w:rsidRDefault="00B16029" w:rsidP="00B16029">
            <w:r w:rsidRPr="00B16029">
              <w:t>MPower108 Email template</w:t>
            </w:r>
          </w:p>
        </w:tc>
        <w:tc>
          <w:tcPr>
            <w:tcW w:w="323" w:type="pct"/>
          </w:tcPr>
          <w:p w14:paraId="00F9AAAA" w14:textId="77777777" w:rsidR="00B16029" w:rsidRPr="00B16029" w:rsidRDefault="00B16029" w:rsidP="00B16029">
            <w:r w:rsidRPr="00B16029">
              <w:t>v1.0</w:t>
            </w:r>
          </w:p>
        </w:tc>
        <w:tc>
          <w:tcPr>
            <w:tcW w:w="804" w:type="pct"/>
          </w:tcPr>
          <w:p w14:paraId="2DBDE9EE" w14:textId="298D8047" w:rsidR="00B16029" w:rsidRPr="00B16029" w:rsidRDefault="00B16029" w:rsidP="00B16029"/>
        </w:tc>
        <w:tc>
          <w:tcPr>
            <w:tcW w:w="905" w:type="pct"/>
          </w:tcPr>
          <w:p w14:paraId="69C41DD5" w14:textId="0039A97D" w:rsidR="00B16029" w:rsidRPr="00B16029" w:rsidRDefault="00B16029" w:rsidP="00B16029"/>
        </w:tc>
        <w:tc>
          <w:tcPr>
            <w:tcW w:w="914" w:type="pct"/>
          </w:tcPr>
          <w:p w14:paraId="23B9746F" w14:textId="77777777" w:rsidR="00B16029" w:rsidRPr="00B16029" w:rsidRDefault="00B16029" w:rsidP="00B16029"/>
        </w:tc>
        <w:tc>
          <w:tcPr>
            <w:tcW w:w="914" w:type="pct"/>
          </w:tcPr>
          <w:p w14:paraId="35E4298E" w14:textId="77777777" w:rsidR="00B16029" w:rsidRPr="00B16029" w:rsidRDefault="00B16029" w:rsidP="00B16029"/>
        </w:tc>
      </w:tr>
      <w:tr w:rsidR="00B16029" w:rsidRPr="00B16029" w14:paraId="42D532D9" w14:textId="0DCBA53A" w:rsidTr="00B16029">
        <w:tc>
          <w:tcPr>
            <w:tcW w:w="1140" w:type="pct"/>
          </w:tcPr>
          <w:p w14:paraId="55214314" w14:textId="77777777" w:rsidR="00B16029" w:rsidRPr="00B16029" w:rsidRDefault="00B16029" w:rsidP="00B16029">
            <w:r w:rsidRPr="00B16029">
              <w:t>MPower108 Employee performance management policy and procedure</w:t>
            </w:r>
          </w:p>
        </w:tc>
        <w:tc>
          <w:tcPr>
            <w:tcW w:w="323" w:type="pct"/>
          </w:tcPr>
          <w:p w14:paraId="78174A1A" w14:textId="77777777" w:rsidR="00B16029" w:rsidRPr="00B16029" w:rsidRDefault="00B16029" w:rsidP="00B16029">
            <w:r w:rsidRPr="00B16029">
              <w:t>v1.0</w:t>
            </w:r>
          </w:p>
        </w:tc>
        <w:tc>
          <w:tcPr>
            <w:tcW w:w="804" w:type="pct"/>
          </w:tcPr>
          <w:p w14:paraId="02C7C8AD" w14:textId="5E989E8E" w:rsidR="00B16029" w:rsidRPr="00B16029" w:rsidRDefault="00B16029" w:rsidP="00B16029"/>
        </w:tc>
        <w:tc>
          <w:tcPr>
            <w:tcW w:w="905" w:type="pct"/>
          </w:tcPr>
          <w:p w14:paraId="456A52BD" w14:textId="347EDE8A" w:rsidR="00B16029" w:rsidRPr="00B16029" w:rsidRDefault="00B16029" w:rsidP="00B16029"/>
        </w:tc>
        <w:tc>
          <w:tcPr>
            <w:tcW w:w="914" w:type="pct"/>
          </w:tcPr>
          <w:p w14:paraId="1AF4F7DA" w14:textId="77777777" w:rsidR="00B16029" w:rsidRPr="00B16029" w:rsidRDefault="00B16029" w:rsidP="00B16029"/>
        </w:tc>
        <w:tc>
          <w:tcPr>
            <w:tcW w:w="914" w:type="pct"/>
          </w:tcPr>
          <w:p w14:paraId="588E5F49" w14:textId="77777777" w:rsidR="00B16029" w:rsidRPr="00B16029" w:rsidRDefault="00B16029" w:rsidP="00B16029"/>
        </w:tc>
      </w:tr>
      <w:tr w:rsidR="00B16029" w:rsidRPr="00B16029" w14:paraId="7E72A5AA" w14:textId="02EF01B3" w:rsidTr="00B16029">
        <w:tc>
          <w:tcPr>
            <w:tcW w:w="1140" w:type="pct"/>
          </w:tcPr>
          <w:p w14:paraId="080C81B5" w14:textId="77777777" w:rsidR="00B16029" w:rsidRPr="00B16029" w:rsidRDefault="00B16029" w:rsidP="00B16029">
            <w:r w:rsidRPr="00B16029">
              <w:lastRenderedPageBreak/>
              <w:t>MPower108 Employee performance improvement plan template</w:t>
            </w:r>
          </w:p>
        </w:tc>
        <w:tc>
          <w:tcPr>
            <w:tcW w:w="323" w:type="pct"/>
          </w:tcPr>
          <w:p w14:paraId="62D8AC2F" w14:textId="77777777" w:rsidR="00B16029" w:rsidRPr="00B16029" w:rsidRDefault="00B16029" w:rsidP="00B16029">
            <w:r w:rsidRPr="00B16029">
              <w:t>V1.0</w:t>
            </w:r>
          </w:p>
        </w:tc>
        <w:tc>
          <w:tcPr>
            <w:tcW w:w="804" w:type="pct"/>
          </w:tcPr>
          <w:p w14:paraId="609ED9CD" w14:textId="2044D165" w:rsidR="00B16029" w:rsidRPr="00B16029" w:rsidRDefault="00B16029" w:rsidP="00B16029"/>
        </w:tc>
        <w:tc>
          <w:tcPr>
            <w:tcW w:w="905" w:type="pct"/>
          </w:tcPr>
          <w:p w14:paraId="49167DF1" w14:textId="2007A313" w:rsidR="00B16029" w:rsidRPr="00B16029" w:rsidRDefault="00B16029" w:rsidP="00B16029"/>
        </w:tc>
        <w:tc>
          <w:tcPr>
            <w:tcW w:w="914" w:type="pct"/>
          </w:tcPr>
          <w:p w14:paraId="7EEA52AD" w14:textId="77777777" w:rsidR="00B16029" w:rsidRPr="00B16029" w:rsidRDefault="00B16029" w:rsidP="00B16029"/>
        </w:tc>
        <w:tc>
          <w:tcPr>
            <w:tcW w:w="914" w:type="pct"/>
          </w:tcPr>
          <w:p w14:paraId="2620D7F8" w14:textId="77777777" w:rsidR="00B16029" w:rsidRPr="00B16029" w:rsidRDefault="00B16029" w:rsidP="00B16029"/>
        </w:tc>
      </w:tr>
      <w:tr w:rsidR="00B16029" w:rsidRPr="00B16029" w14:paraId="271C07BC" w14:textId="118541BD" w:rsidTr="00B16029">
        <w:tc>
          <w:tcPr>
            <w:tcW w:w="1140" w:type="pct"/>
            <w:vAlign w:val="center"/>
          </w:tcPr>
          <w:p w14:paraId="0F4A5D7A" w14:textId="77777777" w:rsidR="00B16029" w:rsidRPr="00B16029" w:rsidRDefault="00B16029" w:rsidP="00B16029">
            <w:r w:rsidRPr="00B16029">
              <w:t>MPower108 Feedback survey template</w:t>
            </w:r>
          </w:p>
        </w:tc>
        <w:tc>
          <w:tcPr>
            <w:tcW w:w="323" w:type="pct"/>
          </w:tcPr>
          <w:p w14:paraId="32F0C865" w14:textId="77777777" w:rsidR="00B16029" w:rsidRPr="00B16029" w:rsidRDefault="00B16029" w:rsidP="00B16029">
            <w:r w:rsidRPr="00B16029">
              <w:t>v1.0</w:t>
            </w:r>
          </w:p>
        </w:tc>
        <w:tc>
          <w:tcPr>
            <w:tcW w:w="804" w:type="pct"/>
            <w:vAlign w:val="center"/>
          </w:tcPr>
          <w:p w14:paraId="51137D51" w14:textId="2A50232E" w:rsidR="00B16029" w:rsidRPr="00B16029" w:rsidRDefault="00B16029" w:rsidP="00B16029"/>
        </w:tc>
        <w:tc>
          <w:tcPr>
            <w:tcW w:w="905" w:type="pct"/>
          </w:tcPr>
          <w:p w14:paraId="73BB6EF4" w14:textId="0B21CAE3" w:rsidR="00B16029" w:rsidRPr="00B16029" w:rsidRDefault="00B16029" w:rsidP="00B16029"/>
        </w:tc>
        <w:tc>
          <w:tcPr>
            <w:tcW w:w="914" w:type="pct"/>
            <w:vAlign w:val="center"/>
          </w:tcPr>
          <w:p w14:paraId="789C815F" w14:textId="77777777" w:rsidR="00B16029" w:rsidRPr="00B16029" w:rsidRDefault="00B16029" w:rsidP="00B16029"/>
        </w:tc>
        <w:tc>
          <w:tcPr>
            <w:tcW w:w="914" w:type="pct"/>
          </w:tcPr>
          <w:p w14:paraId="403798A5" w14:textId="77777777" w:rsidR="00B16029" w:rsidRPr="00B16029" w:rsidRDefault="00B16029" w:rsidP="00B16029"/>
        </w:tc>
      </w:tr>
      <w:tr w:rsidR="00B16029" w:rsidRPr="00B16029" w14:paraId="0F5213C5" w14:textId="5AD3E6E5" w:rsidTr="00B16029">
        <w:tc>
          <w:tcPr>
            <w:tcW w:w="1140" w:type="pct"/>
            <w:vAlign w:val="center"/>
          </w:tcPr>
          <w:p w14:paraId="79617243" w14:textId="77777777" w:rsidR="00B16029" w:rsidRPr="00B16029" w:rsidRDefault="00B16029" w:rsidP="00B16029">
            <w:r w:rsidRPr="00B16029">
              <w:t>MPower108 Financial management policy and procedure</w:t>
            </w:r>
          </w:p>
        </w:tc>
        <w:tc>
          <w:tcPr>
            <w:tcW w:w="323" w:type="pct"/>
          </w:tcPr>
          <w:p w14:paraId="2A6972AC" w14:textId="77777777" w:rsidR="00B16029" w:rsidRPr="00B16029" w:rsidRDefault="00B16029" w:rsidP="00B16029">
            <w:r w:rsidRPr="00B16029">
              <w:t>v1.0</w:t>
            </w:r>
          </w:p>
        </w:tc>
        <w:tc>
          <w:tcPr>
            <w:tcW w:w="804" w:type="pct"/>
            <w:vAlign w:val="center"/>
          </w:tcPr>
          <w:p w14:paraId="6386157C" w14:textId="7050BDD7" w:rsidR="00B16029" w:rsidRPr="00B16029" w:rsidRDefault="00B16029" w:rsidP="00B16029"/>
        </w:tc>
        <w:tc>
          <w:tcPr>
            <w:tcW w:w="905" w:type="pct"/>
          </w:tcPr>
          <w:p w14:paraId="29F31907" w14:textId="5F62576D" w:rsidR="00B16029" w:rsidRPr="00B16029" w:rsidRDefault="00B16029" w:rsidP="00B16029"/>
        </w:tc>
        <w:tc>
          <w:tcPr>
            <w:tcW w:w="914" w:type="pct"/>
            <w:vAlign w:val="center"/>
          </w:tcPr>
          <w:p w14:paraId="6E13F95B" w14:textId="77777777" w:rsidR="00B16029" w:rsidRPr="00B16029" w:rsidRDefault="00B16029" w:rsidP="00B16029"/>
        </w:tc>
        <w:tc>
          <w:tcPr>
            <w:tcW w:w="914" w:type="pct"/>
          </w:tcPr>
          <w:p w14:paraId="0E4DCB9E" w14:textId="77777777" w:rsidR="00B16029" w:rsidRPr="00B16029" w:rsidRDefault="00B16029" w:rsidP="00B16029"/>
        </w:tc>
      </w:tr>
      <w:tr w:rsidR="0042338F" w:rsidRPr="00B16029" w14:paraId="3959C1D5" w14:textId="77777777" w:rsidTr="00B16029">
        <w:tc>
          <w:tcPr>
            <w:tcW w:w="1140" w:type="pct"/>
            <w:vAlign w:val="center"/>
          </w:tcPr>
          <w:p w14:paraId="3B5D6CFE" w14:textId="461E92CF" w:rsidR="0042338F" w:rsidRPr="00B16029" w:rsidRDefault="0042338F" w:rsidP="00B16029">
            <w:r w:rsidRPr="0042338F">
              <w:t>MPower108 Focusing on positive outcomes policy</w:t>
            </w:r>
          </w:p>
        </w:tc>
        <w:tc>
          <w:tcPr>
            <w:tcW w:w="323" w:type="pct"/>
          </w:tcPr>
          <w:p w14:paraId="0A2B121C" w14:textId="27B514F6" w:rsidR="0042338F" w:rsidRPr="00B16029" w:rsidRDefault="0042338F" w:rsidP="00B16029">
            <w:r>
              <w:t>v1.0</w:t>
            </w:r>
          </w:p>
        </w:tc>
        <w:tc>
          <w:tcPr>
            <w:tcW w:w="804" w:type="pct"/>
            <w:vAlign w:val="center"/>
          </w:tcPr>
          <w:p w14:paraId="31627ABD" w14:textId="77777777" w:rsidR="0042338F" w:rsidRPr="00B16029" w:rsidRDefault="0042338F" w:rsidP="00B16029"/>
        </w:tc>
        <w:tc>
          <w:tcPr>
            <w:tcW w:w="905" w:type="pct"/>
          </w:tcPr>
          <w:p w14:paraId="2A0B71D7" w14:textId="77777777" w:rsidR="0042338F" w:rsidRPr="00B16029" w:rsidRDefault="0042338F" w:rsidP="00B16029"/>
        </w:tc>
        <w:tc>
          <w:tcPr>
            <w:tcW w:w="914" w:type="pct"/>
            <w:vAlign w:val="center"/>
          </w:tcPr>
          <w:p w14:paraId="141AFC08" w14:textId="77777777" w:rsidR="0042338F" w:rsidRPr="00B16029" w:rsidRDefault="0042338F" w:rsidP="00B16029"/>
        </w:tc>
        <w:tc>
          <w:tcPr>
            <w:tcW w:w="914" w:type="pct"/>
          </w:tcPr>
          <w:p w14:paraId="6A4377D9" w14:textId="77777777" w:rsidR="0042338F" w:rsidRPr="00B16029" w:rsidRDefault="0042338F" w:rsidP="00B16029"/>
        </w:tc>
      </w:tr>
      <w:tr w:rsidR="00B16029" w:rsidRPr="00B16029" w14:paraId="76B95F9D" w14:textId="69C5CB0A" w:rsidTr="00B16029">
        <w:tc>
          <w:tcPr>
            <w:tcW w:w="1140" w:type="pct"/>
            <w:vAlign w:val="center"/>
          </w:tcPr>
          <w:p w14:paraId="5ACD1BD8" w14:textId="77777777" w:rsidR="00B16029" w:rsidRPr="00B16029" w:rsidRDefault="00B16029" w:rsidP="00B16029">
            <w:r w:rsidRPr="00B16029">
              <w:t>MPower108 Grievance and dispute policy and procedures</w:t>
            </w:r>
          </w:p>
        </w:tc>
        <w:tc>
          <w:tcPr>
            <w:tcW w:w="323" w:type="pct"/>
          </w:tcPr>
          <w:p w14:paraId="09B21EEA" w14:textId="77777777" w:rsidR="00B16029" w:rsidRPr="00B16029" w:rsidRDefault="00B16029" w:rsidP="00B16029">
            <w:r w:rsidRPr="00B16029">
              <w:t>v1.0</w:t>
            </w:r>
          </w:p>
        </w:tc>
        <w:tc>
          <w:tcPr>
            <w:tcW w:w="804" w:type="pct"/>
            <w:vAlign w:val="center"/>
          </w:tcPr>
          <w:p w14:paraId="6560C803" w14:textId="0A4632EE" w:rsidR="00B16029" w:rsidRPr="00B16029" w:rsidRDefault="00B16029" w:rsidP="00B16029"/>
        </w:tc>
        <w:tc>
          <w:tcPr>
            <w:tcW w:w="905" w:type="pct"/>
          </w:tcPr>
          <w:p w14:paraId="4CE6106D" w14:textId="648FCF79" w:rsidR="00B16029" w:rsidRPr="00B16029" w:rsidRDefault="00B16029" w:rsidP="00B16029"/>
        </w:tc>
        <w:tc>
          <w:tcPr>
            <w:tcW w:w="914" w:type="pct"/>
            <w:vAlign w:val="center"/>
          </w:tcPr>
          <w:p w14:paraId="311110AC" w14:textId="77777777" w:rsidR="00B16029" w:rsidRPr="00B16029" w:rsidRDefault="00B16029" w:rsidP="00B16029"/>
        </w:tc>
        <w:tc>
          <w:tcPr>
            <w:tcW w:w="914" w:type="pct"/>
          </w:tcPr>
          <w:p w14:paraId="640B39BD" w14:textId="77777777" w:rsidR="00B16029" w:rsidRPr="00B16029" w:rsidRDefault="00B16029" w:rsidP="00B16029"/>
        </w:tc>
      </w:tr>
      <w:tr w:rsidR="00B16029" w:rsidRPr="00B16029" w14:paraId="2B0EA245" w14:textId="059957FF" w:rsidTr="00B16029">
        <w:tc>
          <w:tcPr>
            <w:tcW w:w="1140" w:type="pct"/>
            <w:vAlign w:val="center"/>
          </w:tcPr>
          <w:p w14:paraId="4095EEAA" w14:textId="77777777" w:rsidR="00B16029" w:rsidRPr="00B16029" w:rsidRDefault="00B16029" w:rsidP="00B16029">
            <w:r w:rsidRPr="00B16029">
              <w:t>MPower108 Implementation/improvements plan template (form)</w:t>
            </w:r>
          </w:p>
        </w:tc>
        <w:tc>
          <w:tcPr>
            <w:tcW w:w="323" w:type="pct"/>
          </w:tcPr>
          <w:p w14:paraId="52F1C77F" w14:textId="77777777" w:rsidR="00B16029" w:rsidRPr="00B16029" w:rsidRDefault="00B16029" w:rsidP="00B16029">
            <w:r w:rsidRPr="00B16029">
              <w:t>v1.0</w:t>
            </w:r>
          </w:p>
        </w:tc>
        <w:tc>
          <w:tcPr>
            <w:tcW w:w="804" w:type="pct"/>
            <w:vAlign w:val="center"/>
          </w:tcPr>
          <w:p w14:paraId="4DF53610" w14:textId="4611BBA3" w:rsidR="00B16029" w:rsidRPr="00B16029" w:rsidRDefault="00B16029" w:rsidP="00B16029"/>
        </w:tc>
        <w:tc>
          <w:tcPr>
            <w:tcW w:w="905" w:type="pct"/>
          </w:tcPr>
          <w:p w14:paraId="5327EDE9" w14:textId="421C96D9" w:rsidR="00B16029" w:rsidRPr="00B16029" w:rsidRDefault="00B16029" w:rsidP="00B16029"/>
        </w:tc>
        <w:tc>
          <w:tcPr>
            <w:tcW w:w="914" w:type="pct"/>
            <w:vAlign w:val="center"/>
          </w:tcPr>
          <w:p w14:paraId="3DDEE547" w14:textId="77777777" w:rsidR="00B16029" w:rsidRPr="00B16029" w:rsidRDefault="00B16029" w:rsidP="00B16029"/>
        </w:tc>
        <w:tc>
          <w:tcPr>
            <w:tcW w:w="914" w:type="pct"/>
          </w:tcPr>
          <w:p w14:paraId="66D18051" w14:textId="77777777" w:rsidR="00B16029" w:rsidRPr="00B16029" w:rsidRDefault="00B16029" w:rsidP="00B16029"/>
        </w:tc>
      </w:tr>
      <w:tr w:rsidR="0042338F" w:rsidRPr="00B16029" w14:paraId="4F708450" w14:textId="77777777" w:rsidTr="00B16029">
        <w:tc>
          <w:tcPr>
            <w:tcW w:w="1140" w:type="pct"/>
            <w:vAlign w:val="center"/>
          </w:tcPr>
          <w:p w14:paraId="4407331B" w14:textId="093BB45B" w:rsidR="0042338F" w:rsidRPr="00B16029" w:rsidRDefault="0042338F" w:rsidP="00B16029">
            <w:r w:rsidRPr="0042338F">
              <w:t>MPower108 Individualised service plans policy and procedures</w:t>
            </w:r>
          </w:p>
        </w:tc>
        <w:tc>
          <w:tcPr>
            <w:tcW w:w="323" w:type="pct"/>
          </w:tcPr>
          <w:p w14:paraId="634069CC" w14:textId="488E8552" w:rsidR="0042338F" w:rsidRPr="00B16029" w:rsidRDefault="0042338F" w:rsidP="00B16029">
            <w:r>
              <w:t>v1.0</w:t>
            </w:r>
          </w:p>
        </w:tc>
        <w:tc>
          <w:tcPr>
            <w:tcW w:w="804" w:type="pct"/>
            <w:vAlign w:val="center"/>
          </w:tcPr>
          <w:p w14:paraId="3927B2E4" w14:textId="77777777" w:rsidR="0042338F" w:rsidRPr="00B16029" w:rsidRDefault="0042338F" w:rsidP="00B16029"/>
        </w:tc>
        <w:tc>
          <w:tcPr>
            <w:tcW w:w="905" w:type="pct"/>
          </w:tcPr>
          <w:p w14:paraId="4306B15D" w14:textId="77777777" w:rsidR="0042338F" w:rsidRPr="00B16029" w:rsidRDefault="0042338F" w:rsidP="00B16029"/>
        </w:tc>
        <w:tc>
          <w:tcPr>
            <w:tcW w:w="914" w:type="pct"/>
            <w:vAlign w:val="center"/>
          </w:tcPr>
          <w:p w14:paraId="72CF2322" w14:textId="77777777" w:rsidR="0042338F" w:rsidRPr="00B16029" w:rsidRDefault="0042338F" w:rsidP="00B16029"/>
        </w:tc>
        <w:tc>
          <w:tcPr>
            <w:tcW w:w="914" w:type="pct"/>
          </w:tcPr>
          <w:p w14:paraId="0F83D434" w14:textId="77777777" w:rsidR="0042338F" w:rsidRPr="00B16029" w:rsidRDefault="0042338F" w:rsidP="00B16029"/>
        </w:tc>
      </w:tr>
      <w:tr w:rsidR="00B16029" w:rsidRPr="00B16029" w14:paraId="4BEE0A62" w14:textId="48167030" w:rsidTr="00B16029">
        <w:tc>
          <w:tcPr>
            <w:tcW w:w="1140" w:type="pct"/>
            <w:vAlign w:val="center"/>
          </w:tcPr>
          <w:p w14:paraId="6B7403DC" w14:textId="77777777" w:rsidR="00B16029" w:rsidRPr="00B16029" w:rsidRDefault="00B16029" w:rsidP="00B16029">
            <w:r w:rsidRPr="00B16029">
              <w:lastRenderedPageBreak/>
              <w:t>MPower108 Information and communication technology (ICT) use policy and procedure</w:t>
            </w:r>
          </w:p>
        </w:tc>
        <w:tc>
          <w:tcPr>
            <w:tcW w:w="323" w:type="pct"/>
          </w:tcPr>
          <w:p w14:paraId="5CC5041C" w14:textId="77777777" w:rsidR="00B16029" w:rsidRPr="00B16029" w:rsidRDefault="00B16029" w:rsidP="00B16029">
            <w:r w:rsidRPr="00B16029">
              <w:t>v1.0</w:t>
            </w:r>
          </w:p>
        </w:tc>
        <w:tc>
          <w:tcPr>
            <w:tcW w:w="804" w:type="pct"/>
            <w:vAlign w:val="center"/>
          </w:tcPr>
          <w:p w14:paraId="3F293F12" w14:textId="77777777" w:rsidR="00B16029" w:rsidRPr="00B16029" w:rsidRDefault="00B16029" w:rsidP="00B16029"/>
        </w:tc>
        <w:tc>
          <w:tcPr>
            <w:tcW w:w="905" w:type="pct"/>
          </w:tcPr>
          <w:p w14:paraId="2C65796C" w14:textId="31584411" w:rsidR="00B16029" w:rsidRPr="00B16029" w:rsidRDefault="00B16029" w:rsidP="00B16029"/>
        </w:tc>
        <w:tc>
          <w:tcPr>
            <w:tcW w:w="914" w:type="pct"/>
            <w:vAlign w:val="center"/>
          </w:tcPr>
          <w:p w14:paraId="4BEFDC94" w14:textId="77777777" w:rsidR="00B16029" w:rsidRPr="00B16029" w:rsidRDefault="00B16029" w:rsidP="00B16029"/>
        </w:tc>
        <w:tc>
          <w:tcPr>
            <w:tcW w:w="914" w:type="pct"/>
          </w:tcPr>
          <w:p w14:paraId="1FDACEC3" w14:textId="77777777" w:rsidR="00B16029" w:rsidRPr="00B16029" w:rsidRDefault="00B16029" w:rsidP="00B16029"/>
        </w:tc>
      </w:tr>
      <w:tr w:rsidR="00B16029" w:rsidRPr="00B16029" w14:paraId="5BE21BBE" w14:textId="60C8D0B4" w:rsidTr="00B16029">
        <w:tc>
          <w:tcPr>
            <w:tcW w:w="1140" w:type="pct"/>
            <w:vAlign w:val="center"/>
          </w:tcPr>
          <w:p w14:paraId="06112BAB" w14:textId="77777777" w:rsidR="00B16029" w:rsidRPr="00B16029" w:rsidRDefault="00B16029" w:rsidP="00B16029">
            <w:bookmarkStart w:id="3" w:name="_Hlk101952400"/>
            <w:r w:rsidRPr="00B16029">
              <w:t>MPower108 Information and document management policy and procedure</w:t>
            </w:r>
            <w:bookmarkEnd w:id="3"/>
          </w:p>
        </w:tc>
        <w:tc>
          <w:tcPr>
            <w:tcW w:w="323" w:type="pct"/>
          </w:tcPr>
          <w:p w14:paraId="5BC4FF55" w14:textId="77777777" w:rsidR="00B16029" w:rsidRPr="00B16029" w:rsidRDefault="00B16029" w:rsidP="00B16029">
            <w:r w:rsidRPr="00B16029">
              <w:t>v1.0</w:t>
            </w:r>
          </w:p>
        </w:tc>
        <w:tc>
          <w:tcPr>
            <w:tcW w:w="804" w:type="pct"/>
            <w:vAlign w:val="center"/>
          </w:tcPr>
          <w:p w14:paraId="4F55C30F" w14:textId="77777777" w:rsidR="00B16029" w:rsidRPr="00B16029" w:rsidRDefault="00B16029" w:rsidP="00B16029"/>
        </w:tc>
        <w:tc>
          <w:tcPr>
            <w:tcW w:w="905" w:type="pct"/>
          </w:tcPr>
          <w:p w14:paraId="2828F157" w14:textId="5569CFCA" w:rsidR="00B16029" w:rsidRPr="00B16029" w:rsidRDefault="00B16029" w:rsidP="00B16029"/>
        </w:tc>
        <w:tc>
          <w:tcPr>
            <w:tcW w:w="914" w:type="pct"/>
            <w:vAlign w:val="center"/>
          </w:tcPr>
          <w:p w14:paraId="45BF6DBF" w14:textId="77777777" w:rsidR="00B16029" w:rsidRPr="00B16029" w:rsidRDefault="00B16029" w:rsidP="00B16029"/>
        </w:tc>
        <w:tc>
          <w:tcPr>
            <w:tcW w:w="914" w:type="pct"/>
          </w:tcPr>
          <w:p w14:paraId="12FB809B" w14:textId="77777777" w:rsidR="00B16029" w:rsidRPr="00B16029" w:rsidRDefault="00B16029" w:rsidP="00B16029"/>
        </w:tc>
      </w:tr>
      <w:tr w:rsidR="00B16029" w:rsidRPr="00B16029" w14:paraId="13234387" w14:textId="3518133D" w:rsidTr="00B16029">
        <w:tc>
          <w:tcPr>
            <w:tcW w:w="1140" w:type="pct"/>
            <w:vAlign w:val="center"/>
          </w:tcPr>
          <w:p w14:paraId="0C4F1C52" w14:textId="77777777" w:rsidR="00B16029" w:rsidRPr="00B16029" w:rsidRDefault="00B16029" w:rsidP="00B16029">
            <w:r w:rsidRPr="00B16029">
              <w:t>MPower108 Intellectual Property (IP) policy and procedures</w:t>
            </w:r>
          </w:p>
        </w:tc>
        <w:tc>
          <w:tcPr>
            <w:tcW w:w="323" w:type="pct"/>
          </w:tcPr>
          <w:p w14:paraId="51FE3687" w14:textId="77777777" w:rsidR="00B16029" w:rsidRPr="00B16029" w:rsidRDefault="00B16029" w:rsidP="00B16029">
            <w:r w:rsidRPr="00B16029">
              <w:t>v1.0</w:t>
            </w:r>
          </w:p>
        </w:tc>
        <w:tc>
          <w:tcPr>
            <w:tcW w:w="804" w:type="pct"/>
            <w:vAlign w:val="center"/>
          </w:tcPr>
          <w:p w14:paraId="207EB07D" w14:textId="5663DEB6" w:rsidR="00B16029" w:rsidRPr="00B16029" w:rsidRDefault="00B16029" w:rsidP="00B16029"/>
        </w:tc>
        <w:tc>
          <w:tcPr>
            <w:tcW w:w="905" w:type="pct"/>
          </w:tcPr>
          <w:p w14:paraId="37455DEA" w14:textId="2CDA866D" w:rsidR="00B16029" w:rsidRPr="00B16029" w:rsidRDefault="00B16029" w:rsidP="00B16029"/>
        </w:tc>
        <w:tc>
          <w:tcPr>
            <w:tcW w:w="914" w:type="pct"/>
            <w:vAlign w:val="center"/>
          </w:tcPr>
          <w:p w14:paraId="7B309DD1" w14:textId="77777777" w:rsidR="00B16029" w:rsidRPr="00B16029" w:rsidRDefault="00B16029" w:rsidP="00B16029"/>
        </w:tc>
        <w:tc>
          <w:tcPr>
            <w:tcW w:w="914" w:type="pct"/>
          </w:tcPr>
          <w:p w14:paraId="77A6D782" w14:textId="77777777" w:rsidR="00B16029" w:rsidRPr="00B16029" w:rsidRDefault="00B16029" w:rsidP="00B16029"/>
        </w:tc>
      </w:tr>
      <w:tr w:rsidR="00B16029" w:rsidRPr="00B16029" w14:paraId="75EE4DD0" w14:textId="7CB50FD7" w:rsidTr="00B16029">
        <w:tc>
          <w:tcPr>
            <w:tcW w:w="1140" w:type="pct"/>
          </w:tcPr>
          <w:p w14:paraId="4AE25B66" w14:textId="77777777" w:rsidR="00B16029" w:rsidRPr="00B16029" w:rsidRDefault="00B16029" w:rsidP="00B16029">
            <w:r w:rsidRPr="00B16029">
              <w:t>MPower108 Marketing policy and procedure</w:t>
            </w:r>
          </w:p>
        </w:tc>
        <w:tc>
          <w:tcPr>
            <w:tcW w:w="323" w:type="pct"/>
          </w:tcPr>
          <w:p w14:paraId="68D92B39" w14:textId="77777777" w:rsidR="00B16029" w:rsidRPr="00B16029" w:rsidRDefault="00B16029" w:rsidP="00B16029">
            <w:r w:rsidRPr="00B16029">
              <w:t>V1.0</w:t>
            </w:r>
          </w:p>
        </w:tc>
        <w:tc>
          <w:tcPr>
            <w:tcW w:w="804" w:type="pct"/>
          </w:tcPr>
          <w:p w14:paraId="6E5C1B5F" w14:textId="1DF621F4" w:rsidR="00B16029" w:rsidRPr="00B16029" w:rsidRDefault="00B16029" w:rsidP="00B16029"/>
        </w:tc>
        <w:tc>
          <w:tcPr>
            <w:tcW w:w="905" w:type="pct"/>
          </w:tcPr>
          <w:p w14:paraId="5E92FA67" w14:textId="5063C129" w:rsidR="00B16029" w:rsidRPr="00B16029" w:rsidRDefault="00B16029" w:rsidP="00B16029"/>
        </w:tc>
        <w:tc>
          <w:tcPr>
            <w:tcW w:w="914" w:type="pct"/>
          </w:tcPr>
          <w:p w14:paraId="479D3B07" w14:textId="77777777" w:rsidR="00B16029" w:rsidRPr="00B16029" w:rsidRDefault="00B16029" w:rsidP="00B16029"/>
        </w:tc>
        <w:tc>
          <w:tcPr>
            <w:tcW w:w="914" w:type="pct"/>
          </w:tcPr>
          <w:p w14:paraId="492DA90F" w14:textId="77777777" w:rsidR="00B16029" w:rsidRPr="00B16029" w:rsidRDefault="00B16029" w:rsidP="00B16029"/>
        </w:tc>
      </w:tr>
      <w:tr w:rsidR="00B16029" w:rsidRPr="00B16029" w14:paraId="2DC80C04" w14:textId="63594FF3" w:rsidTr="00B16029">
        <w:tc>
          <w:tcPr>
            <w:tcW w:w="1140" w:type="pct"/>
          </w:tcPr>
          <w:p w14:paraId="522C0F56" w14:textId="77777777" w:rsidR="00B16029" w:rsidRPr="00B16029" w:rsidRDefault="00B16029" w:rsidP="00B16029">
            <w:r w:rsidRPr="00B16029">
              <w:t>MPower108 Meeting Agenda template</w:t>
            </w:r>
          </w:p>
        </w:tc>
        <w:tc>
          <w:tcPr>
            <w:tcW w:w="323" w:type="pct"/>
          </w:tcPr>
          <w:p w14:paraId="7F5529EF" w14:textId="77777777" w:rsidR="00B16029" w:rsidRPr="00B16029" w:rsidRDefault="00B16029" w:rsidP="00B16029">
            <w:r w:rsidRPr="00B16029">
              <w:t>v1.0</w:t>
            </w:r>
          </w:p>
        </w:tc>
        <w:tc>
          <w:tcPr>
            <w:tcW w:w="804" w:type="pct"/>
          </w:tcPr>
          <w:p w14:paraId="51E9EC65" w14:textId="77777777" w:rsidR="00B16029" w:rsidRPr="00B16029" w:rsidRDefault="00B16029" w:rsidP="00B16029"/>
        </w:tc>
        <w:tc>
          <w:tcPr>
            <w:tcW w:w="905" w:type="pct"/>
          </w:tcPr>
          <w:p w14:paraId="161EB9A8" w14:textId="0681623D" w:rsidR="00B16029" w:rsidRPr="00B16029" w:rsidRDefault="00B16029" w:rsidP="00B16029"/>
        </w:tc>
        <w:tc>
          <w:tcPr>
            <w:tcW w:w="914" w:type="pct"/>
          </w:tcPr>
          <w:p w14:paraId="33C52924" w14:textId="77777777" w:rsidR="00B16029" w:rsidRPr="00B16029" w:rsidRDefault="00B16029" w:rsidP="00B16029"/>
        </w:tc>
        <w:tc>
          <w:tcPr>
            <w:tcW w:w="914" w:type="pct"/>
          </w:tcPr>
          <w:p w14:paraId="745D0666" w14:textId="77777777" w:rsidR="00B16029" w:rsidRPr="00B16029" w:rsidRDefault="00B16029" w:rsidP="00B16029"/>
        </w:tc>
      </w:tr>
      <w:tr w:rsidR="00B16029" w:rsidRPr="00B16029" w14:paraId="4657FFFF" w14:textId="739D284A" w:rsidTr="00B16029">
        <w:tc>
          <w:tcPr>
            <w:tcW w:w="1140" w:type="pct"/>
          </w:tcPr>
          <w:p w14:paraId="6E81C94C" w14:textId="77777777" w:rsidR="00B16029" w:rsidRPr="00B16029" w:rsidRDefault="00B16029" w:rsidP="00B16029">
            <w:r w:rsidRPr="00B16029">
              <w:t>MPower108 Meeting Minutes template</w:t>
            </w:r>
          </w:p>
        </w:tc>
        <w:tc>
          <w:tcPr>
            <w:tcW w:w="323" w:type="pct"/>
          </w:tcPr>
          <w:p w14:paraId="04144C45" w14:textId="77777777" w:rsidR="00B16029" w:rsidRPr="00B16029" w:rsidRDefault="00B16029" w:rsidP="00B16029">
            <w:r w:rsidRPr="00B16029">
              <w:t>v1.0</w:t>
            </w:r>
          </w:p>
        </w:tc>
        <w:tc>
          <w:tcPr>
            <w:tcW w:w="804" w:type="pct"/>
          </w:tcPr>
          <w:p w14:paraId="4AEA39E8" w14:textId="77777777" w:rsidR="00B16029" w:rsidRPr="00B16029" w:rsidRDefault="00B16029" w:rsidP="00B16029"/>
        </w:tc>
        <w:tc>
          <w:tcPr>
            <w:tcW w:w="905" w:type="pct"/>
          </w:tcPr>
          <w:p w14:paraId="16BC5812" w14:textId="3EEE95EB" w:rsidR="00B16029" w:rsidRPr="00B16029" w:rsidRDefault="00B16029" w:rsidP="00B16029"/>
        </w:tc>
        <w:tc>
          <w:tcPr>
            <w:tcW w:w="914" w:type="pct"/>
          </w:tcPr>
          <w:p w14:paraId="528B5566" w14:textId="77777777" w:rsidR="00B16029" w:rsidRPr="00B16029" w:rsidRDefault="00B16029" w:rsidP="00B16029"/>
        </w:tc>
        <w:tc>
          <w:tcPr>
            <w:tcW w:w="914" w:type="pct"/>
          </w:tcPr>
          <w:p w14:paraId="6F1F933E" w14:textId="77777777" w:rsidR="00B16029" w:rsidRPr="00B16029" w:rsidRDefault="00B16029" w:rsidP="00B16029"/>
        </w:tc>
      </w:tr>
      <w:tr w:rsidR="00B16029" w:rsidRPr="00B16029" w14:paraId="28AD0A31" w14:textId="426650C1" w:rsidTr="00B16029">
        <w:tc>
          <w:tcPr>
            <w:tcW w:w="1140" w:type="pct"/>
          </w:tcPr>
          <w:p w14:paraId="3904C097" w14:textId="77777777" w:rsidR="00B16029" w:rsidRPr="00B16029" w:rsidRDefault="00B16029" w:rsidP="00B16029">
            <w:r w:rsidRPr="00B16029">
              <w:t>MPower108 Mentoring record (form)</w:t>
            </w:r>
          </w:p>
        </w:tc>
        <w:tc>
          <w:tcPr>
            <w:tcW w:w="323" w:type="pct"/>
          </w:tcPr>
          <w:p w14:paraId="065D2A5D" w14:textId="77777777" w:rsidR="00B16029" w:rsidRPr="00B16029" w:rsidRDefault="00B16029" w:rsidP="00B16029">
            <w:r w:rsidRPr="00B16029">
              <w:t>v1.0</w:t>
            </w:r>
          </w:p>
        </w:tc>
        <w:tc>
          <w:tcPr>
            <w:tcW w:w="804" w:type="pct"/>
          </w:tcPr>
          <w:p w14:paraId="0634E079" w14:textId="2B224A1D" w:rsidR="00B16029" w:rsidRPr="00B16029" w:rsidRDefault="00B16029" w:rsidP="00B16029"/>
        </w:tc>
        <w:tc>
          <w:tcPr>
            <w:tcW w:w="905" w:type="pct"/>
          </w:tcPr>
          <w:p w14:paraId="359424E0" w14:textId="0E73CE35" w:rsidR="00B16029" w:rsidRPr="00B16029" w:rsidRDefault="00B16029" w:rsidP="00B16029"/>
        </w:tc>
        <w:tc>
          <w:tcPr>
            <w:tcW w:w="914" w:type="pct"/>
          </w:tcPr>
          <w:p w14:paraId="0F577195" w14:textId="77777777" w:rsidR="00B16029" w:rsidRPr="00B16029" w:rsidRDefault="00B16029" w:rsidP="00B16029"/>
        </w:tc>
        <w:tc>
          <w:tcPr>
            <w:tcW w:w="914" w:type="pct"/>
          </w:tcPr>
          <w:p w14:paraId="6A34D773" w14:textId="77777777" w:rsidR="00B16029" w:rsidRPr="00B16029" w:rsidRDefault="00B16029" w:rsidP="00B16029"/>
        </w:tc>
      </w:tr>
      <w:tr w:rsidR="00B16029" w:rsidRPr="00B16029" w14:paraId="1134B7A8" w14:textId="3A6E4D6C" w:rsidTr="00B16029">
        <w:tc>
          <w:tcPr>
            <w:tcW w:w="1140" w:type="pct"/>
            <w:vAlign w:val="center"/>
          </w:tcPr>
          <w:p w14:paraId="116CC1F6" w14:textId="77777777" w:rsidR="00B16029" w:rsidRPr="00B16029" w:rsidRDefault="00B16029" w:rsidP="00B16029">
            <w:r w:rsidRPr="00B16029">
              <w:lastRenderedPageBreak/>
              <w:t>MPower108 Operational plan</w:t>
            </w:r>
          </w:p>
        </w:tc>
        <w:tc>
          <w:tcPr>
            <w:tcW w:w="323" w:type="pct"/>
          </w:tcPr>
          <w:p w14:paraId="1459AAC6" w14:textId="77777777" w:rsidR="00B16029" w:rsidRPr="00B16029" w:rsidRDefault="00B16029" w:rsidP="00B16029">
            <w:r w:rsidRPr="00B16029">
              <w:t>v1.0</w:t>
            </w:r>
          </w:p>
        </w:tc>
        <w:tc>
          <w:tcPr>
            <w:tcW w:w="804" w:type="pct"/>
            <w:vAlign w:val="center"/>
          </w:tcPr>
          <w:p w14:paraId="40B9BC02" w14:textId="77777777" w:rsidR="00B16029" w:rsidRPr="00B16029" w:rsidRDefault="00B16029" w:rsidP="00B16029"/>
        </w:tc>
        <w:tc>
          <w:tcPr>
            <w:tcW w:w="905" w:type="pct"/>
          </w:tcPr>
          <w:p w14:paraId="306E6647" w14:textId="5D81FBB9" w:rsidR="00B16029" w:rsidRPr="00B16029" w:rsidRDefault="00B16029" w:rsidP="00B16029"/>
        </w:tc>
        <w:tc>
          <w:tcPr>
            <w:tcW w:w="914" w:type="pct"/>
            <w:vAlign w:val="center"/>
          </w:tcPr>
          <w:p w14:paraId="16568B8F" w14:textId="77777777" w:rsidR="00B16029" w:rsidRPr="00B16029" w:rsidRDefault="00B16029" w:rsidP="00B16029"/>
        </w:tc>
        <w:tc>
          <w:tcPr>
            <w:tcW w:w="914" w:type="pct"/>
          </w:tcPr>
          <w:p w14:paraId="349CFA48" w14:textId="77777777" w:rsidR="00B16029" w:rsidRPr="00B16029" w:rsidRDefault="00B16029" w:rsidP="00B16029"/>
        </w:tc>
      </w:tr>
      <w:tr w:rsidR="00B16029" w:rsidRPr="00B16029" w14:paraId="5C10F2C5" w14:textId="498588E2" w:rsidTr="00B16029">
        <w:tc>
          <w:tcPr>
            <w:tcW w:w="1140" w:type="pct"/>
            <w:vAlign w:val="center"/>
          </w:tcPr>
          <w:p w14:paraId="2E765F2E" w14:textId="77777777" w:rsidR="00B16029" w:rsidRPr="00B16029" w:rsidRDefault="00B16029" w:rsidP="00B16029">
            <w:r w:rsidRPr="00B16029">
              <w:t>MPower108 Performance management policy and procedure</w:t>
            </w:r>
          </w:p>
        </w:tc>
        <w:tc>
          <w:tcPr>
            <w:tcW w:w="323" w:type="pct"/>
          </w:tcPr>
          <w:p w14:paraId="0E2E3591" w14:textId="77777777" w:rsidR="00B16029" w:rsidRPr="00B16029" w:rsidRDefault="00B16029" w:rsidP="00B16029">
            <w:r w:rsidRPr="00B16029">
              <w:t>v1.0</w:t>
            </w:r>
          </w:p>
        </w:tc>
        <w:tc>
          <w:tcPr>
            <w:tcW w:w="804" w:type="pct"/>
            <w:vAlign w:val="center"/>
          </w:tcPr>
          <w:p w14:paraId="1DC9A497" w14:textId="77777777" w:rsidR="00B16029" w:rsidRPr="00B16029" w:rsidRDefault="00B16029" w:rsidP="00B16029"/>
        </w:tc>
        <w:tc>
          <w:tcPr>
            <w:tcW w:w="905" w:type="pct"/>
          </w:tcPr>
          <w:p w14:paraId="5BBBEF13" w14:textId="1B8523D9" w:rsidR="00B16029" w:rsidRPr="00B16029" w:rsidRDefault="00B16029" w:rsidP="00B16029"/>
        </w:tc>
        <w:tc>
          <w:tcPr>
            <w:tcW w:w="914" w:type="pct"/>
            <w:vAlign w:val="center"/>
          </w:tcPr>
          <w:p w14:paraId="53CF8AE9" w14:textId="77777777" w:rsidR="00B16029" w:rsidRPr="00B16029" w:rsidRDefault="00B16029" w:rsidP="00B16029"/>
        </w:tc>
        <w:tc>
          <w:tcPr>
            <w:tcW w:w="914" w:type="pct"/>
          </w:tcPr>
          <w:p w14:paraId="22E126D6" w14:textId="77777777" w:rsidR="00B16029" w:rsidRPr="00B16029" w:rsidRDefault="00B16029" w:rsidP="00B16029"/>
        </w:tc>
      </w:tr>
      <w:tr w:rsidR="00B16029" w:rsidRPr="00B16029" w14:paraId="4C7563AF" w14:textId="3496F5F6" w:rsidTr="00B16029">
        <w:tc>
          <w:tcPr>
            <w:tcW w:w="1140" w:type="pct"/>
            <w:vAlign w:val="center"/>
          </w:tcPr>
          <w:p w14:paraId="113E5F83" w14:textId="77777777" w:rsidR="00B16029" w:rsidRPr="00B16029" w:rsidRDefault="00B16029" w:rsidP="00B16029">
            <w:r w:rsidRPr="00B16029">
              <w:t>MPower108 Performance improvement plan template</w:t>
            </w:r>
          </w:p>
        </w:tc>
        <w:tc>
          <w:tcPr>
            <w:tcW w:w="323" w:type="pct"/>
          </w:tcPr>
          <w:p w14:paraId="20E2E64E" w14:textId="77777777" w:rsidR="00B16029" w:rsidRPr="00B16029" w:rsidRDefault="00B16029" w:rsidP="00B16029">
            <w:r w:rsidRPr="00B16029">
              <w:t>v1.0</w:t>
            </w:r>
          </w:p>
        </w:tc>
        <w:tc>
          <w:tcPr>
            <w:tcW w:w="804" w:type="pct"/>
            <w:vAlign w:val="center"/>
          </w:tcPr>
          <w:p w14:paraId="3BA9FD47" w14:textId="77777777" w:rsidR="00B16029" w:rsidRPr="00B16029" w:rsidRDefault="00B16029" w:rsidP="00B16029"/>
        </w:tc>
        <w:tc>
          <w:tcPr>
            <w:tcW w:w="905" w:type="pct"/>
          </w:tcPr>
          <w:p w14:paraId="03665674" w14:textId="5DBCF586" w:rsidR="00B16029" w:rsidRPr="00B16029" w:rsidRDefault="00B16029" w:rsidP="00B16029"/>
        </w:tc>
        <w:tc>
          <w:tcPr>
            <w:tcW w:w="914" w:type="pct"/>
            <w:vAlign w:val="center"/>
          </w:tcPr>
          <w:p w14:paraId="080F4276" w14:textId="77777777" w:rsidR="00B16029" w:rsidRPr="00B16029" w:rsidRDefault="00B16029" w:rsidP="00B16029">
            <w:r w:rsidRPr="00B16029">
              <w:t>This template has a performance review section included.</w:t>
            </w:r>
          </w:p>
        </w:tc>
        <w:tc>
          <w:tcPr>
            <w:tcW w:w="914" w:type="pct"/>
          </w:tcPr>
          <w:p w14:paraId="1E66BF67" w14:textId="77777777" w:rsidR="00B16029" w:rsidRPr="00B16029" w:rsidRDefault="00B16029" w:rsidP="00B16029"/>
        </w:tc>
      </w:tr>
      <w:tr w:rsidR="0042338F" w:rsidRPr="00B16029" w14:paraId="3551C9A2" w14:textId="77777777" w:rsidTr="00B16029">
        <w:tc>
          <w:tcPr>
            <w:tcW w:w="1140" w:type="pct"/>
            <w:vAlign w:val="center"/>
          </w:tcPr>
          <w:p w14:paraId="11AFAAC0" w14:textId="74EE6CF1" w:rsidR="0042338F" w:rsidRPr="00B16029" w:rsidRDefault="0042338F" w:rsidP="00B16029">
            <w:r w:rsidRPr="0042338F">
              <w:t>MPower108 Person-Centred and Family-Centred practice guidelines</w:t>
            </w:r>
          </w:p>
        </w:tc>
        <w:tc>
          <w:tcPr>
            <w:tcW w:w="323" w:type="pct"/>
          </w:tcPr>
          <w:p w14:paraId="1B3651B5" w14:textId="1CAAED9A" w:rsidR="0042338F" w:rsidRPr="00B16029" w:rsidRDefault="0042338F" w:rsidP="00B16029">
            <w:r>
              <w:t>v1.0</w:t>
            </w:r>
          </w:p>
        </w:tc>
        <w:tc>
          <w:tcPr>
            <w:tcW w:w="804" w:type="pct"/>
            <w:vAlign w:val="center"/>
          </w:tcPr>
          <w:p w14:paraId="0DE94AF3" w14:textId="77777777" w:rsidR="0042338F" w:rsidRPr="00B16029" w:rsidRDefault="0042338F" w:rsidP="00B16029"/>
        </w:tc>
        <w:tc>
          <w:tcPr>
            <w:tcW w:w="905" w:type="pct"/>
          </w:tcPr>
          <w:p w14:paraId="49ECF69D" w14:textId="77777777" w:rsidR="0042338F" w:rsidRPr="00B16029" w:rsidRDefault="0042338F" w:rsidP="00B16029"/>
        </w:tc>
        <w:tc>
          <w:tcPr>
            <w:tcW w:w="914" w:type="pct"/>
            <w:vAlign w:val="center"/>
          </w:tcPr>
          <w:p w14:paraId="22BDB091" w14:textId="77777777" w:rsidR="0042338F" w:rsidRPr="00B16029" w:rsidRDefault="0042338F" w:rsidP="00B16029"/>
        </w:tc>
        <w:tc>
          <w:tcPr>
            <w:tcW w:w="914" w:type="pct"/>
          </w:tcPr>
          <w:p w14:paraId="622B61BF" w14:textId="77777777" w:rsidR="0042338F" w:rsidRPr="00B16029" w:rsidRDefault="0042338F" w:rsidP="00B16029"/>
        </w:tc>
      </w:tr>
      <w:tr w:rsidR="00B16029" w:rsidRPr="00B16029" w14:paraId="57101B16" w14:textId="3A65501A" w:rsidTr="00B16029">
        <w:tc>
          <w:tcPr>
            <w:tcW w:w="1140" w:type="pct"/>
          </w:tcPr>
          <w:p w14:paraId="4E7E20F7" w14:textId="77777777" w:rsidR="00B16029" w:rsidRPr="00B16029" w:rsidRDefault="00B16029" w:rsidP="00B16029">
            <w:r w:rsidRPr="00B16029">
              <w:t>MPower108 Physical requirements worksheet template</w:t>
            </w:r>
          </w:p>
        </w:tc>
        <w:tc>
          <w:tcPr>
            <w:tcW w:w="323" w:type="pct"/>
          </w:tcPr>
          <w:p w14:paraId="57C38F40" w14:textId="77777777" w:rsidR="00B16029" w:rsidRPr="00B16029" w:rsidRDefault="00B16029" w:rsidP="00B16029">
            <w:r w:rsidRPr="00B16029">
              <w:t>v1.0</w:t>
            </w:r>
          </w:p>
        </w:tc>
        <w:tc>
          <w:tcPr>
            <w:tcW w:w="804" w:type="pct"/>
          </w:tcPr>
          <w:p w14:paraId="44DE8CB4" w14:textId="4B624AD2" w:rsidR="00B16029" w:rsidRPr="00B16029" w:rsidRDefault="00B16029" w:rsidP="00B16029"/>
        </w:tc>
        <w:tc>
          <w:tcPr>
            <w:tcW w:w="905" w:type="pct"/>
          </w:tcPr>
          <w:p w14:paraId="28C8AF4E" w14:textId="352410A3" w:rsidR="00B16029" w:rsidRPr="00B16029" w:rsidRDefault="00B16029" w:rsidP="00B16029"/>
        </w:tc>
        <w:tc>
          <w:tcPr>
            <w:tcW w:w="914" w:type="pct"/>
            <w:vAlign w:val="center"/>
          </w:tcPr>
          <w:p w14:paraId="35FA1BFA" w14:textId="77777777" w:rsidR="00B16029" w:rsidRPr="00B16029" w:rsidRDefault="00B16029" w:rsidP="00B16029"/>
        </w:tc>
        <w:tc>
          <w:tcPr>
            <w:tcW w:w="914" w:type="pct"/>
          </w:tcPr>
          <w:p w14:paraId="5BBEC864" w14:textId="77777777" w:rsidR="00B16029" w:rsidRPr="00B16029" w:rsidRDefault="00B16029" w:rsidP="00B16029"/>
        </w:tc>
      </w:tr>
      <w:tr w:rsidR="00B16029" w:rsidRPr="00B16029" w14:paraId="7483840A" w14:textId="68B070D0" w:rsidTr="00B16029">
        <w:tc>
          <w:tcPr>
            <w:tcW w:w="1140" w:type="pct"/>
            <w:vAlign w:val="center"/>
          </w:tcPr>
          <w:p w14:paraId="1FEC0FF5" w14:textId="77777777" w:rsidR="00B16029" w:rsidRPr="00B16029" w:rsidRDefault="00B16029" w:rsidP="00B16029">
            <w:r w:rsidRPr="00B16029">
              <w:t>MPower108 Privacy policy and procedures</w:t>
            </w:r>
          </w:p>
        </w:tc>
        <w:tc>
          <w:tcPr>
            <w:tcW w:w="323" w:type="pct"/>
          </w:tcPr>
          <w:p w14:paraId="3E2CF23C" w14:textId="77777777" w:rsidR="00B16029" w:rsidRPr="00B16029" w:rsidRDefault="00B16029" w:rsidP="00B16029">
            <w:r w:rsidRPr="00B16029">
              <w:t>v1.0</w:t>
            </w:r>
          </w:p>
        </w:tc>
        <w:tc>
          <w:tcPr>
            <w:tcW w:w="804" w:type="pct"/>
            <w:vAlign w:val="center"/>
          </w:tcPr>
          <w:p w14:paraId="7C096F2A" w14:textId="6BDD0A90" w:rsidR="00B16029" w:rsidRPr="00B16029" w:rsidRDefault="00B16029" w:rsidP="00B16029"/>
        </w:tc>
        <w:tc>
          <w:tcPr>
            <w:tcW w:w="905" w:type="pct"/>
          </w:tcPr>
          <w:p w14:paraId="10FAA655" w14:textId="14DD3661" w:rsidR="00B16029" w:rsidRPr="00B16029" w:rsidRDefault="00B16029" w:rsidP="00B16029"/>
        </w:tc>
        <w:tc>
          <w:tcPr>
            <w:tcW w:w="914" w:type="pct"/>
            <w:vAlign w:val="center"/>
          </w:tcPr>
          <w:p w14:paraId="7ACBB8F5" w14:textId="77777777" w:rsidR="00B16029" w:rsidRPr="00B16029" w:rsidRDefault="00B16029" w:rsidP="00B16029"/>
        </w:tc>
        <w:tc>
          <w:tcPr>
            <w:tcW w:w="914" w:type="pct"/>
          </w:tcPr>
          <w:p w14:paraId="53E4BFAA" w14:textId="77777777" w:rsidR="00B16029" w:rsidRPr="00B16029" w:rsidRDefault="00B16029" w:rsidP="00B16029"/>
        </w:tc>
      </w:tr>
      <w:tr w:rsidR="00B16029" w:rsidRPr="00B16029" w14:paraId="0B35EACC" w14:textId="43192A64" w:rsidTr="00B16029">
        <w:tc>
          <w:tcPr>
            <w:tcW w:w="1140" w:type="pct"/>
          </w:tcPr>
          <w:p w14:paraId="746D6958" w14:textId="77777777" w:rsidR="00B16029" w:rsidRPr="00B16029" w:rsidRDefault="00B16029" w:rsidP="00B16029">
            <w:r w:rsidRPr="00B16029">
              <w:t>MPower108 Policy and procedures register</w:t>
            </w:r>
          </w:p>
        </w:tc>
        <w:tc>
          <w:tcPr>
            <w:tcW w:w="323" w:type="pct"/>
          </w:tcPr>
          <w:p w14:paraId="246F3C99" w14:textId="77777777" w:rsidR="00B16029" w:rsidRPr="00B16029" w:rsidRDefault="00B16029" w:rsidP="00B16029">
            <w:r w:rsidRPr="00B16029">
              <w:t>v1.0</w:t>
            </w:r>
          </w:p>
        </w:tc>
        <w:tc>
          <w:tcPr>
            <w:tcW w:w="804" w:type="pct"/>
          </w:tcPr>
          <w:p w14:paraId="5A747526" w14:textId="6D60F140" w:rsidR="00B16029" w:rsidRPr="00B16029" w:rsidRDefault="00B16029" w:rsidP="00B16029"/>
        </w:tc>
        <w:tc>
          <w:tcPr>
            <w:tcW w:w="905" w:type="pct"/>
          </w:tcPr>
          <w:p w14:paraId="40BF1C27" w14:textId="19EB27C2" w:rsidR="00B16029" w:rsidRPr="00B16029" w:rsidRDefault="00B16029" w:rsidP="00B16029"/>
        </w:tc>
        <w:tc>
          <w:tcPr>
            <w:tcW w:w="914" w:type="pct"/>
          </w:tcPr>
          <w:p w14:paraId="7EA7ECD7" w14:textId="77777777" w:rsidR="00B16029" w:rsidRPr="00B16029" w:rsidRDefault="00B16029" w:rsidP="00B16029"/>
        </w:tc>
        <w:tc>
          <w:tcPr>
            <w:tcW w:w="914" w:type="pct"/>
          </w:tcPr>
          <w:p w14:paraId="377C1A6A" w14:textId="77777777" w:rsidR="00B16029" w:rsidRPr="00B16029" w:rsidRDefault="00B16029" w:rsidP="00B16029"/>
        </w:tc>
      </w:tr>
      <w:tr w:rsidR="00B16029" w:rsidRPr="00B16029" w14:paraId="6B7D11DB" w14:textId="30DDB286" w:rsidTr="00B16029">
        <w:tc>
          <w:tcPr>
            <w:tcW w:w="1140" w:type="pct"/>
          </w:tcPr>
          <w:p w14:paraId="2E7D3CCC" w14:textId="77777777" w:rsidR="00B16029" w:rsidRPr="00B16029" w:rsidRDefault="00B16029" w:rsidP="00B16029">
            <w:r w:rsidRPr="00B16029">
              <w:lastRenderedPageBreak/>
              <w:t>MPower108 Policy and procedures template</w:t>
            </w:r>
          </w:p>
        </w:tc>
        <w:tc>
          <w:tcPr>
            <w:tcW w:w="323" w:type="pct"/>
          </w:tcPr>
          <w:p w14:paraId="159229CA" w14:textId="77777777" w:rsidR="00B16029" w:rsidRPr="00B16029" w:rsidRDefault="00B16029" w:rsidP="00B16029">
            <w:r w:rsidRPr="00B16029">
              <w:t>v1.0</w:t>
            </w:r>
          </w:p>
        </w:tc>
        <w:tc>
          <w:tcPr>
            <w:tcW w:w="804" w:type="pct"/>
          </w:tcPr>
          <w:p w14:paraId="0FAFF507" w14:textId="36697F6E" w:rsidR="00B16029" w:rsidRPr="00B16029" w:rsidRDefault="00B16029" w:rsidP="00B16029"/>
        </w:tc>
        <w:tc>
          <w:tcPr>
            <w:tcW w:w="905" w:type="pct"/>
          </w:tcPr>
          <w:p w14:paraId="6C57C058" w14:textId="3B1411CC" w:rsidR="00B16029" w:rsidRPr="00B16029" w:rsidRDefault="00B16029" w:rsidP="00B16029"/>
        </w:tc>
        <w:tc>
          <w:tcPr>
            <w:tcW w:w="914" w:type="pct"/>
          </w:tcPr>
          <w:p w14:paraId="7D7ACFA6" w14:textId="77777777" w:rsidR="00B16029" w:rsidRPr="00B16029" w:rsidRDefault="00B16029" w:rsidP="00B16029"/>
        </w:tc>
        <w:tc>
          <w:tcPr>
            <w:tcW w:w="914" w:type="pct"/>
          </w:tcPr>
          <w:p w14:paraId="441693E0" w14:textId="77777777" w:rsidR="00B16029" w:rsidRPr="00B16029" w:rsidRDefault="00B16029" w:rsidP="00B16029"/>
        </w:tc>
      </w:tr>
      <w:tr w:rsidR="00B16029" w:rsidRPr="00B16029" w14:paraId="40AF06C4" w14:textId="76E9B1A0" w:rsidTr="00B16029">
        <w:tc>
          <w:tcPr>
            <w:tcW w:w="1140" w:type="pct"/>
            <w:vAlign w:val="center"/>
          </w:tcPr>
          <w:p w14:paraId="3822F6D2" w14:textId="77777777" w:rsidR="00B16029" w:rsidRPr="00B16029" w:rsidRDefault="00B16029" w:rsidP="00B16029">
            <w:r w:rsidRPr="00B16029">
              <w:t>MPower108 Position description – Frontline leader</w:t>
            </w:r>
          </w:p>
        </w:tc>
        <w:tc>
          <w:tcPr>
            <w:tcW w:w="323" w:type="pct"/>
          </w:tcPr>
          <w:p w14:paraId="30639E4C" w14:textId="77777777" w:rsidR="00B16029" w:rsidRPr="00B16029" w:rsidRDefault="00B16029" w:rsidP="00B16029">
            <w:r w:rsidRPr="00B16029">
              <w:t>v1.0</w:t>
            </w:r>
          </w:p>
        </w:tc>
        <w:tc>
          <w:tcPr>
            <w:tcW w:w="804" w:type="pct"/>
            <w:vAlign w:val="center"/>
          </w:tcPr>
          <w:p w14:paraId="78BC9270" w14:textId="2BC14561" w:rsidR="00B16029" w:rsidRPr="00B16029" w:rsidRDefault="00B16029" w:rsidP="00B16029"/>
        </w:tc>
        <w:tc>
          <w:tcPr>
            <w:tcW w:w="905" w:type="pct"/>
          </w:tcPr>
          <w:p w14:paraId="754AC1CE" w14:textId="084A76EE" w:rsidR="00B16029" w:rsidRPr="00B16029" w:rsidRDefault="00B16029" w:rsidP="00B16029"/>
        </w:tc>
        <w:tc>
          <w:tcPr>
            <w:tcW w:w="914" w:type="pct"/>
          </w:tcPr>
          <w:p w14:paraId="4FF9E410" w14:textId="77777777" w:rsidR="00B16029" w:rsidRPr="00B16029" w:rsidRDefault="00B16029" w:rsidP="00B16029"/>
        </w:tc>
        <w:tc>
          <w:tcPr>
            <w:tcW w:w="914" w:type="pct"/>
          </w:tcPr>
          <w:p w14:paraId="7E502D66" w14:textId="77777777" w:rsidR="00B16029" w:rsidRPr="00B16029" w:rsidRDefault="00B16029" w:rsidP="00B16029"/>
        </w:tc>
      </w:tr>
      <w:tr w:rsidR="00B16029" w:rsidRPr="00B16029" w14:paraId="54B588FD" w14:textId="38D923D8" w:rsidTr="00B16029">
        <w:tc>
          <w:tcPr>
            <w:tcW w:w="1140" w:type="pct"/>
            <w:vAlign w:val="center"/>
          </w:tcPr>
          <w:p w14:paraId="15A35596" w14:textId="77777777" w:rsidR="00B16029" w:rsidRPr="00B16029" w:rsidRDefault="00B16029" w:rsidP="00B16029">
            <w:r w:rsidRPr="00B16029">
              <w:t>MPower108 Position description</w:t>
            </w:r>
          </w:p>
        </w:tc>
        <w:tc>
          <w:tcPr>
            <w:tcW w:w="323" w:type="pct"/>
          </w:tcPr>
          <w:p w14:paraId="361720CD" w14:textId="77777777" w:rsidR="00B16029" w:rsidRPr="00B16029" w:rsidRDefault="00B16029" w:rsidP="00B16029">
            <w:r w:rsidRPr="00B16029">
              <w:t>v1.0</w:t>
            </w:r>
          </w:p>
        </w:tc>
        <w:tc>
          <w:tcPr>
            <w:tcW w:w="804" w:type="pct"/>
            <w:vAlign w:val="center"/>
          </w:tcPr>
          <w:p w14:paraId="305232FD" w14:textId="77777777" w:rsidR="00B16029" w:rsidRPr="00B16029" w:rsidRDefault="00B16029" w:rsidP="00B16029"/>
        </w:tc>
        <w:tc>
          <w:tcPr>
            <w:tcW w:w="905" w:type="pct"/>
          </w:tcPr>
          <w:p w14:paraId="5C7AD792" w14:textId="308F6791" w:rsidR="00B16029" w:rsidRPr="00B16029" w:rsidRDefault="00B16029" w:rsidP="00B16029"/>
        </w:tc>
        <w:tc>
          <w:tcPr>
            <w:tcW w:w="914" w:type="pct"/>
          </w:tcPr>
          <w:p w14:paraId="6FACD6B3" w14:textId="77777777" w:rsidR="00B16029" w:rsidRPr="00B16029" w:rsidRDefault="00B16029" w:rsidP="00B16029"/>
        </w:tc>
        <w:tc>
          <w:tcPr>
            <w:tcW w:w="914" w:type="pct"/>
          </w:tcPr>
          <w:p w14:paraId="7D40FAB2" w14:textId="77777777" w:rsidR="00B16029" w:rsidRPr="00B16029" w:rsidRDefault="00B16029" w:rsidP="00B16029"/>
        </w:tc>
      </w:tr>
      <w:tr w:rsidR="00B16029" w:rsidRPr="00B16029" w14:paraId="54B0D8EC" w14:textId="6AD9FEB4" w:rsidTr="00B16029">
        <w:tc>
          <w:tcPr>
            <w:tcW w:w="1140" w:type="pct"/>
            <w:vAlign w:val="center"/>
          </w:tcPr>
          <w:p w14:paraId="53552468" w14:textId="77777777" w:rsidR="00B16029" w:rsidRPr="00B16029" w:rsidRDefault="00B16029" w:rsidP="00B16029">
            <w:r w:rsidRPr="00B16029">
              <w:t>MPower108 Position description</w:t>
            </w:r>
          </w:p>
        </w:tc>
        <w:tc>
          <w:tcPr>
            <w:tcW w:w="323" w:type="pct"/>
          </w:tcPr>
          <w:p w14:paraId="0462831A" w14:textId="77777777" w:rsidR="00B16029" w:rsidRPr="00B16029" w:rsidRDefault="00B16029" w:rsidP="00B16029">
            <w:r w:rsidRPr="00B16029">
              <w:t>v1.0</w:t>
            </w:r>
          </w:p>
        </w:tc>
        <w:tc>
          <w:tcPr>
            <w:tcW w:w="804" w:type="pct"/>
            <w:vAlign w:val="center"/>
          </w:tcPr>
          <w:p w14:paraId="524C1D57" w14:textId="77777777" w:rsidR="00B16029" w:rsidRPr="00B16029" w:rsidRDefault="00B16029" w:rsidP="00B16029"/>
        </w:tc>
        <w:tc>
          <w:tcPr>
            <w:tcW w:w="905" w:type="pct"/>
          </w:tcPr>
          <w:p w14:paraId="4D0E627B" w14:textId="0884EA8A" w:rsidR="00B16029" w:rsidRPr="00B16029" w:rsidRDefault="00B16029" w:rsidP="00B16029"/>
        </w:tc>
        <w:tc>
          <w:tcPr>
            <w:tcW w:w="914" w:type="pct"/>
          </w:tcPr>
          <w:p w14:paraId="3BE4D449" w14:textId="77777777" w:rsidR="00B16029" w:rsidRPr="00B16029" w:rsidRDefault="00B16029" w:rsidP="00B16029"/>
        </w:tc>
        <w:tc>
          <w:tcPr>
            <w:tcW w:w="914" w:type="pct"/>
          </w:tcPr>
          <w:p w14:paraId="480D2B10" w14:textId="77777777" w:rsidR="00B16029" w:rsidRPr="00B16029" w:rsidRDefault="00B16029" w:rsidP="00B16029"/>
        </w:tc>
      </w:tr>
      <w:tr w:rsidR="00B16029" w:rsidRPr="00B16029" w14:paraId="1DC1BD1D" w14:textId="08FECBE8" w:rsidTr="00B16029">
        <w:tc>
          <w:tcPr>
            <w:tcW w:w="1140" w:type="pct"/>
          </w:tcPr>
          <w:p w14:paraId="1F7EBEDC" w14:textId="77777777" w:rsidR="00B16029" w:rsidRPr="00B16029" w:rsidRDefault="00B16029" w:rsidP="00B16029">
            <w:r w:rsidRPr="00B16029">
              <w:t>MPower108 PowerPoint template</w:t>
            </w:r>
          </w:p>
        </w:tc>
        <w:tc>
          <w:tcPr>
            <w:tcW w:w="323" w:type="pct"/>
          </w:tcPr>
          <w:p w14:paraId="5C6CD1B1" w14:textId="77777777" w:rsidR="00B16029" w:rsidRPr="00B16029" w:rsidRDefault="00B16029" w:rsidP="00B16029">
            <w:r w:rsidRPr="00B16029">
              <w:t>v1.0</w:t>
            </w:r>
          </w:p>
        </w:tc>
        <w:tc>
          <w:tcPr>
            <w:tcW w:w="804" w:type="pct"/>
          </w:tcPr>
          <w:p w14:paraId="27CA6AD6" w14:textId="77777777" w:rsidR="00B16029" w:rsidRPr="00B16029" w:rsidRDefault="00B16029" w:rsidP="00B16029"/>
        </w:tc>
        <w:tc>
          <w:tcPr>
            <w:tcW w:w="905" w:type="pct"/>
          </w:tcPr>
          <w:p w14:paraId="1B7169FD" w14:textId="6E2660D5" w:rsidR="00B16029" w:rsidRPr="00B16029" w:rsidRDefault="00B16029" w:rsidP="00B16029"/>
        </w:tc>
        <w:tc>
          <w:tcPr>
            <w:tcW w:w="914" w:type="pct"/>
          </w:tcPr>
          <w:p w14:paraId="68FBC502" w14:textId="77777777" w:rsidR="00B16029" w:rsidRPr="00B16029" w:rsidRDefault="00B16029" w:rsidP="00B16029"/>
        </w:tc>
        <w:tc>
          <w:tcPr>
            <w:tcW w:w="914" w:type="pct"/>
          </w:tcPr>
          <w:p w14:paraId="31E12EE4" w14:textId="77777777" w:rsidR="00B16029" w:rsidRPr="00B16029" w:rsidRDefault="00B16029" w:rsidP="00B16029"/>
        </w:tc>
      </w:tr>
      <w:tr w:rsidR="00B16029" w:rsidRPr="00B16029" w14:paraId="0304FBCF" w14:textId="21F3F81A" w:rsidTr="00B16029">
        <w:tc>
          <w:tcPr>
            <w:tcW w:w="1140" w:type="pct"/>
            <w:vAlign w:val="center"/>
          </w:tcPr>
          <w:p w14:paraId="2C80BDC7" w14:textId="77777777" w:rsidR="00B16029" w:rsidRPr="00B16029" w:rsidRDefault="00B16029" w:rsidP="00B16029">
            <w:r w:rsidRPr="00B16029">
              <w:t>MPower108 Procurement policy and procedure</w:t>
            </w:r>
          </w:p>
        </w:tc>
        <w:tc>
          <w:tcPr>
            <w:tcW w:w="323" w:type="pct"/>
          </w:tcPr>
          <w:p w14:paraId="61FD56A1" w14:textId="77777777" w:rsidR="00B16029" w:rsidRPr="00B16029" w:rsidRDefault="00B16029" w:rsidP="00B16029">
            <w:r w:rsidRPr="00B16029">
              <w:t>v1.0</w:t>
            </w:r>
          </w:p>
        </w:tc>
        <w:tc>
          <w:tcPr>
            <w:tcW w:w="804" w:type="pct"/>
            <w:vAlign w:val="center"/>
          </w:tcPr>
          <w:p w14:paraId="2F9EB952" w14:textId="77777777" w:rsidR="00B16029" w:rsidRPr="00B16029" w:rsidRDefault="00B16029" w:rsidP="00B16029"/>
        </w:tc>
        <w:tc>
          <w:tcPr>
            <w:tcW w:w="905" w:type="pct"/>
          </w:tcPr>
          <w:p w14:paraId="773850D5" w14:textId="6A4E5603" w:rsidR="00B16029" w:rsidRPr="00B16029" w:rsidRDefault="00B16029" w:rsidP="00B16029"/>
        </w:tc>
        <w:tc>
          <w:tcPr>
            <w:tcW w:w="914" w:type="pct"/>
            <w:vAlign w:val="center"/>
          </w:tcPr>
          <w:p w14:paraId="4681F79C" w14:textId="77777777" w:rsidR="00B16029" w:rsidRPr="00B16029" w:rsidRDefault="00B16029" w:rsidP="00B16029"/>
        </w:tc>
        <w:tc>
          <w:tcPr>
            <w:tcW w:w="914" w:type="pct"/>
          </w:tcPr>
          <w:p w14:paraId="2781BB57" w14:textId="77777777" w:rsidR="00B16029" w:rsidRPr="00B16029" w:rsidRDefault="00B16029" w:rsidP="00B16029"/>
        </w:tc>
      </w:tr>
      <w:tr w:rsidR="00B16029" w:rsidRPr="00B16029" w14:paraId="472BAD43" w14:textId="1AE19C66" w:rsidTr="00B16029">
        <w:tc>
          <w:tcPr>
            <w:tcW w:w="1140" w:type="pct"/>
            <w:vAlign w:val="center"/>
          </w:tcPr>
          <w:p w14:paraId="713CE965" w14:textId="77777777" w:rsidR="00B16029" w:rsidRPr="00B16029" w:rsidRDefault="00B16029" w:rsidP="00B16029">
            <w:r w:rsidRPr="00B16029">
              <w:t>MPower108 Quality management policy and procedure</w:t>
            </w:r>
          </w:p>
        </w:tc>
        <w:tc>
          <w:tcPr>
            <w:tcW w:w="323" w:type="pct"/>
          </w:tcPr>
          <w:p w14:paraId="48D2C68C" w14:textId="77777777" w:rsidR="00B16029" w:rsidRPr="00B16029" w:rsidRDefault="00B16029" w:rsidP="00B16029">
            <w:r w:rsidRPr="00B16029">
              <w:t>v1.0</w:t>
            </w:r>
          </w:p>
        </w:tc>
        <w:tc>
          <w:tcPr>
            <w:tcW w:w="804" w:type="pct"/>
            <w:vAlign w:val="center"/>
          </w:tcPr>
          <w:p w14:paraId="5917C731" w14:textId="1700B742" w:rsidR="00B16029" w:rsidRPr="00B16029" w:rsidRDefault="00B16029" w:rsidP="00B16029"/>
        </w:tc>
        <w:tc>
          <w:tcPr>
            <w:tcW w:w="905" w:type="pct"/>
          </w:tcPr>
          <w:p w14:paraId="004196F2" w14:textId="131E932C" w:rsidR="00B16029" w:rsidRPr="00B16029" w:rsidRDefault="00B16029" w:rsidP="00B16029"/>
        </w:tc>
        <w:tc>
          <w:tcPr>
            <w:tcW w:w="914" w:type="pct"/>
            <w:vAlign w:val="center"/>
          </w:tcPr>
          <w:p w14:paraId="6F4863DB" w14:textId="77777777" w:rsidR="00B16029" w:rsidRPr="00B16029" w:rsidRDefault="00B16029" w:rsidP="00B16029"/>
        </w:tc>
        <w:tc>
          <w:tcPr>
            <w:tcW w:w="914" w:type="pct"/>
          </w:tcPr>
          <w:p w14:paraId="5C39A3A9" w14:textId="77777777" w:rsidR="00B16029" w:rsidRPr="00B16029" w:rsidRDefault="00B16029" w:rsidP="00B16029"/>
        </w:tc>
      </w:tr>
      <w:tr w:rsidR="00B16029" w:rsidRPr="00B16029" w14:paraId="5F0FDAE8" w14:textId="20AF6914" w:rsidTr="00B16029">
        <w:tc>
          <w:tcPr>
            <w:tcW w:w="1140" w:type="pct"/>
            <w:vAlign w:val="center"/>
          </w:tcPr>
          <w:p w14:paraId="71A2D05C" w14:textId="77777777" w:rsidR="00B16029" w:rsidRPr="00B16029" w:rsidRDefault="00B16029" w:rsidP="00B16029">
            <w:r w:rsidRPr="00B16029">
              <w:t>MPower108 Recruitment policy and procedure</w:t>
            </w:r>
          </w:p>
        </w:tc>
        <w:tc>
          <w:tcPr>
            <w:tcW w:w="323" w:type="pct"/>
          </w:tcPr>
          <w:p w14:paraId="0E203E47" w14:textId="77777777" w:rsidR="00B16029" w:rsidRPr="00B16029" w:rsidRDefault="00B16029" w:rsidP="00B16029">
            <w:r w:rsidRPr="00B16029">
              <w:t>v1.0</w:t>
            </w:r>
          </w:p>
        </w:tc>
        <w:tc>
          <w:tcPr>
            <w:tcW w:w="804" w:type="pct"/>
            <w:vAlign w:val="center"/>
          </w:tcPr>
          <w:p w14:paraId="4412690C" w14:textId="77777777" w:rsidR="00B16029" w:rsidRPr="00B16029" w:rsidRDefault="00B16029" w:rsidP="00B16029"/>
        </w:tc>
        <w:tc>
          <w:tcPr>
            <w:tcW w:w="905" w:type="pct"/>
          </w:tcPr>
          <w:p w14:paraId="1154B805" w14:textId="11832244" w:rsidR="00B16029" w:rsidRPr="00B16029" w:rsidRDefault="00B16029" w:rsidP="00B16029"/>
        </w:tc>
        <w:tc>
          <w:tcPr>
            <w:tcW w:w="914" w:type="pct"/>
            <w:vAlign w:val="center"/>
          </w:tcPr>
          <w:p w14:paraId="7A24564E" w14:textId="77777777" w:rsidR="00B16029" w:rsidRPr="00B16029" w:rsidRDefault="00B16029" w:rsidP="00B16029"/>
        </w:tc>
        <w:tc>
          <w:tcPr>
            <w:tcW w:w="914" w:type="pct"/>
          </w:tcPr>
          <w:p w14:paraId="045EEEC0" w14:textId="77777777" w:rsidR="00B16029" w:rsidRPr="00B16029" w:rsidRDefault="00B16029" w:rsidP="00B16029"/>
        </w:tc>
      </w:tr>
      <w:tr w:rsidR="00B16029" w:rsidRPr="00B16029" w14:paraId="3A002B31" w14:textId="32B21090" w:rsidTr="00B16029">
        <w:tc>
          <w:tcPr>
            <w:tcW w:w="1140" w:type="pct"/>
            <w:vAlign w:val="center"/>
          </w:tcPr>
          <w:p w14:paraId="7E4DD7C2" w14:textId="77777777" w:rsidR="00B16029" w:rsidRPr="00B16029" w:rsidRDefault="00B16029" w:rsidP="00B16029">
            <w:r w:rsidRPr="00B16029">
              <w:t xml:space="preserve">MPower108 Report template </w:t>
            </w:r>
          </w:p>
        </w:tc>
        <w:tc>
          <w:tcPr>
            <w:tcW w:w="323" w:type="pct"/>
          </w:tcPr>
          <w:p w14:paraId="0B5B39BF" w14:textId="77777777" w:rsidR="00B16029" w:rsidRPr="00B16029" w:rsidRDefault="00B16029" w:rsidP="00B16029">
            <w:r w:rsidRPr="00B16029">
              <w:t>v1.0</w:t>
            </w:r>
          </w:p>
        </w:tc>
        <w:tc>
          <w:tcPr>
            <w:tcW w:w="804" w:type="pct"/>
            <w:vAlign w:val="center"/>
          </w:tcPr>
          <w:p w14:paraId="555F5F4C" w14:textId="144025DC" w:rsidR="00B16029" w:rsidRPr="00B16029" w:rsidRDefault="00B16029" w:rsidP="00B16029"/>
        </w:tc>
        <w:tc>
          <w:tcPr>
            <w:tcW w:w="905" w:type="pct"/>
          </w:tcPr>
          <w:p w14:paraId="46D7D44E" w14:textId="44DAD77B" w:rsidR="00B16029" w:rsidRPr="00B16029" w:rsidRDefault="00B16029" w:rsidP="00B16029"/>
        </w:tc>
        <w:tc>
          <w:tcPr>
            <w:tcW w:w="914" w:type="pct"/>
            <w:vAlign w:val="center"/>
          </w:tcPr>
          <w:p w14:paraId="60F88B2D" w14:textId="77777777" w:rsidR="00B16029" w:rsidRPr="00B16029" w:rsidRDefault="00B16029" w:rsidP="00B16029"/>
        </w:tc>
        <w:tc>
          <w:tcPr>
            <w:tcW w:w="914" w:type="pct"/>
          </w:tcPr>
          <w:p w14:paraId="74322918" w14:textId="77777777" w:rsidR="00B16029" w:rsidRPr="00B16029" w:rsidRDefault="00B16029" w:rsidP="00B16029"/>
        </w:tc>
      </w:tr>
      <w:tr w:rsidR="00B16029" w:rsidRPr="00B16029" w14:paraId="3283EF86" w14:textId="4B1AC141" w:rsidTr="00B16029">
        <w:tc>
          <w:tcPr>
            <w:tcW w:w="1140" w:type="pct"/>
            <w:vAlign w:val="center"/>
          </w:tcPr>
          <w:p w14:paraId="3385DB95" w14:textId="77777777" w:rsidR="00B16029" w:rsidRPr="00B16029" w:rsidRDefault="00B16029" w:rsidP="00B16029">
            <w:r w:rsidRPr="00B16029">
              <w:lastRenderedPageBreak/>
              <w:t>MPower108 Risk management plan/ register template</w:t>
            </w:r>
          </w:p>
        </w:tc>
        <w:tc>
          <w:tcPr>
            <w:tcW w:w="323" w:type="pct"/>
          </w:tcPr>
          <w:p w14:paraId="3145A25F" w14:textId="77777777" w:rsidR="00B16029" w:rsidRPr="00B16029" w:rsidRDefault="00B16029" w:rsidP="00B16029"/>
        </w:tc>
        <w:tc>
          <w:tcPr>
            <w:tcW w:w="804" w:type="pct"/>
            <w:vAlign w:val="center"/>
          </w:tcPr>
          <w:p w14:paraId="15C07477" w14:textId="77777777" w:rsidR="00B16029" w:rsidRPr="00B16029" w:rsidRDefault="00B16029" w:rsidP="00B16029"/>
        </w:tc>
        <w:tc>
          <w:tcPr>
            <w:tcW w:w="905" w:type="pct"/>
          </w:tcPr>
          <w:p w14:paraId="1340B540" w14:textId="7BF937D1" w:rsidR="00B16029" w:rsidRPr="00B16029" w:rsidRDefault="00B16029" w:rsidP="00B16029"/>
        </w:tc>
        <w:tc>
          <w:tcPr>
            <w:tcW w:w="914" w:type="pct"/>
            <w:vAlign w:val="center"/>
          </w:tcPr>
          <w:p w14:paraId="34761EAF" w14:textId="77777777" w:rsidR="00B16029" w:rsidRPr="00B16029" w:rsidRDefault="00B16029" w:rsidP="00B16029">
            <w:r w:rsidRPr="00B16029">
              <w:t>This document has a Risk register included</w:t>
            </w:r>
          </w:p>
        </w:tc>
        <w:tc>
          <w:tcPr>
            <w:tcW w:w="914" w:type="pct"/>
          </w:tcPr>
          <w:p w14:paraId="5C74C0BD" w14:textId="77777777" w:rsidR="00B16029" w:rsidRPr="00B16029" w:rsidRDefault="00B16029" w:rsidP="00B16029"/>
        </w:tc>
      </w:tr>
      <w:tr w:rsidR="00B16029" w:rsidRPr="00B16029" w14:paraId="096F92C7" w14:textId="19EEC31F" w:rsidTr="00B16029">
        <w:tc>
          <w:tcPr>
            <w:tcW w:w="1140" w:type="pct"/>
            <w:vAlign w:val="center"/>
          </w:tcPr>
          <w:p w14:paraId="0A88BA41" w14:textId="77777777" w:rsidR="00B16029" w:rsidRPr="00B16029" w:rsidRDefault="00B16029" w:rsidP="00B16029">
            <w:r w:rsidRPr="00B16029">
              <w:t>MPower108 Risk action plan template</w:t>
            </w:r>
          </w:p>
        </w:tc>
        <w:tc>
          <w:tcPr>
            <w:tcW w:w="323" w:type="pct"/>
          </w:tcPr>
          <w:p w14:paraId="3A5E0989" w14:textId="77777777" w:rsidR="00B16029" w:rsidRPr="00B16029" w:rsidRDefault="00B16029" w:rsidP="00B16029">
            <w:r w:rsidRPr="00B16029">
              <w:t>v1.0</w:t>
            </w:r>
          </w:p>
        </w:tc>
        <w:tc>
          <w:tcPr>
            <w:tcW w:w="804" w:type="pct"/>
            <w:vAlign w:val="center"/>
          </w:tcPr>
          <w:p w14:paraId="2805347D" w14:textId="77777777" w:rsidR="00B16029" w:rsidRPr="00B16029" w:rsidRDefault="00B16029" w:rsidP="00B16029"/>
        </w:tc>
        <w:tc>
          <w:tcPr>
            <w:tcW w:w="905" w:type="pct"/>
          </w:tcPr>
          <w:p w14:paraId="6ABB6F35" w14:textId="49638EEF" w:rsidR="00B16029" w:rsidRPr="00B16029" w:rsidRDefault="00B16029" w:rsidP="00B16029"/>
        </w:tc>
        <w:tc>
          <w:tcPr>
            <w:tcW w:w="914" w:type="pct"/>
            <w:vAlign w:val="center"/>
          </w:tcPr>
          <w:p w14:paraId="33A62F41" w14:textId="77777777" w:rsidR="00B16029" w:rsidRPr="00B16029" w:rsidRDefault="00B16029" w:rsidP="00B16029"/>
        </w:tc>
        <w:tc>
          <w:tcPr>
            <w:tcW w:w="914" w:type="pct"/>
          </w:tcPr>
          <w:p w14:paraId="77C045EA" w14:textId="77777777" w:rsidR="00B16029" w:rsidRPr="00B16029" w:rsidRDefault="00B16029" w:rsidP="00B16029"/>
        </w:tc>
      </w:tr>
      <w:tr w:rsidR="00B16029" w:rsidRPr="00B16029" w14:paraId="645BFC4C" w14:textId="57434E0D" w:rsidTr="00B16029">
        <w:tc>
          <w:tcPr>
            <w:tcW w:w="1140" w:type="pct"/>
            <w:vAlign w:val="center"/>
          </w:tcPr>
          <w:p w14:paraId="185E9EAF" w14:textId="77777777" w:rsidR="00B16029" w:rsidRPr="00B16029" w:rsidRDefault="00B16029" w:rsidP="00B16029">
            <w:bookmarkStart w:id="4" w:name="_Hlk101952474"/>
            <w:r w:rsidRPr="00B16029">
              <w:t>MPower108 Service management policy and procedures</w:t>
            </w:r>
          </w:p>
        </w:tc>
        <w:tc>
          <w:tcPr>
            <w:tcW w:w="323" w:type="pct"/>
          </w:tcPr>
          <w:p w14:paraId="00FA5082" w14:textId="77777777" w:rsidR="00B16029" w:rsidRPr="00B16029" w:rsidRDefault="00B16029" w:rsidP="00B16029">
            <w:r w:rsidRPr="00B16029">
              <w:t>v1.0</w:t>
            </w:r>
          </w:p>
        </w:tc>
        <w:tc>
          <w:tcPr>
            <w:tcW w:w="804" w:type="pct"/>
            <w:vAlign w:val="center"/>
          </w:tcPr>
          <w:p w14:paraId="5B936F5F" w14:textId="398B614B" w:rsidR="00B16029" w:rsidRPr="00B16029" w:rsidRDefault="00B16029" w:rsidP="00B16029"/>
        </w:tc>
        <w:tc>
          <w:tcPr>
            <w:tcW w:w="905" w:type="pct"/>
          </w:tcPr>
          <w:p w14:paraId="42247B55" w14:textId="73E7833A" w:rsidR="00B16029" w:rsidRPr="00B16029" w:rsidRDefault="00B16029" w:rsidP="00B16029"/>
        </w:tc>
        <w:tc>
          <w:tcPr>
            <w:tcW w:w="914" w:type="pct"/>
            <w:vAlign w:val="center"/>
          </w:tcPr>
          <w:p w14:paraId="0C9C5455" w14:textId="77777777" w:rsidR="00B16029" w:rsidRPr="00B16029" w:rsidRDefault="00B16029" w:rsidP="00B16029"/>
        </w:tc>
        <w:tc>
          <w:tcPr>
            <w:tcW w:w="914" w:type="pct"/>
          </w:tcPr>
          <w:p w14:paraId="4C162C01" w14:textId="77777777" w:rsidR="00B16029" w:rsidRPr="00B16029" w:rsidRDefault="00B16029" w:rsidP="00B16029"/>
        </w:tc>
      </w:tr>
      <w:tr w:rsidR="00B16029" w:rsidRPr="00B16029" w14:paraId="31294019" w14:textId="79DBE1F5" w:rsidTr="00B16029">
        <w:tc>
          <w:tcPr>
            <w:tcW w:w="1140" w:type="pct"/>
            <w:vAlign w:val="center"/>
          </w:tcPr>
          <w:p w14:paraId="37EACB06" w14:textId="77777777" w:rsidR="00B16029" w:rsidRPr="00B16029" w:rsidRDefault="00B16029" w:rsidP="00B16029">
            <w:r w:rsidRPr="00B16029">
              <w:t>MPower108 Skills requirements worksheet template</w:t>
            </w:r>
          </w:p>
        </w:tc>
        <w:tc>
          <w:tcPr>
            <w:tcW w:w="323" w:type="pct"/>
          </w:tcPr>
          <w:p w14:paraId="457B6FBC" w14:textId="77777777" w:rsidR="00B16029" w:rsidRPr="00B16029" w:rsidRDefault="00B16029" w:rsidP="00B16029">
            <w:r w:rsidRPr="00B16029">
              <w:t>V1.0</w:t>
            </w:r>
          </w:p>
        </w:tc>
        <w:tc>
          <w:tcPr>
            <w:tcW w:w="804" w:type="pct"/>
            <w:vAlign w:val="center"/>
          </w:tcPr>
          <w:p w14:paraId="7921B555" w14:textId="77777777" w:rsidR="00B16029" w:rsidRPr="00B16029" w:rsidRDefault="00B16029" w:rsidP="00B16029"/>
        </w:tc>
        <w:tc>
          <w:tcPr>
            <w:tcW w:w="905" w:type="pct"/>
          </w:tcPr>
          <w:p w14:paraId="1D366582" w14:textId="33204D91" w:rsidR="00B16029" w:rsidRPr="00B16029" w:rsidRDefault="00B16029" w:rsidP="00B16029"/>
        </w:tc>
        <w:tc>
          <w:tcPr>
            <w:tcW w:w="914" w:type="pct"/>
            <w:vAlign w:val="center"/>
          </w:tcPr>
          <w:p w14:paraId="4AE0E7CB" w14:textId="77777777" w:rsidR="00B16029" w:rsidRPr="00B16029" w:rsidRDefault="00B16029" w:rsidP="00B16029"/>
        </w:tc>
        <w:tc>
          <w:tcPr>
            <w:tcW w:w="914" w:type="pct"/>
          </w:tcPr>
          <w:p w14:paraId="037876C2" w14:textId="77777777" w:rsidR="00B16029" w:rsidRPr="00B16029" w:rsidRDefault="00B16029" w:rsidP="00B16029"/>
        </w:tc>
      </w:tr>
      <w:tr w:rsidR="00B16029" w:rsidRPr="00B16029" w14:paraId="1AFC46CC" w14:textId="2468F96C" w:rsidTr="00B16029">
        <w:tc>
          <w:tcPr>
            <w:tcW w:w="1140" w:type="pct"/>
            <w:vAlign w:val="center"/>
          </w:tcPr>
          <w:p w14:paraId="168CC165" w14:textId="77777777" w:rsidR="00B16029" w:rsidRPr="00B16029" w:rsidRDefault="00B16029" w:rsidP="00B16029">
            <w:r w:rsidRPr="00B16029">
              <w:t>MPower108 Service provision process</w:t>
            </w:r>
          </w:p>
        </w:tc>
        <w:tc>
          <w:tcPr>
            <w:tcW w:w="323" w:type="pct"/>
          </w:tcPr>
          <w:p w14:paraId="30E41004" w14:textId="77777777" w:rsidR="00B16029" w:rsidRPr="00B16029" w:rsidRDefault="00B16029" w:rsidP="00B16029">
            <w:r w:rsidRPr="00B16029">
              <w:t>v1.0</w:t>
            </w:r>
          </w:p>
        </w:tc>
        <w:tc>
          <w:tcPr>
            <w:tcW w:w="804" w:type="pct"/>
            <w:vAlign w:val="center"/>
          </w:tcPr>
          <w:p w14:paraId="1F4F788B" w14:textId="0B32A3AA" w:rsidR="00B16029" w:rsidRPr="00B16029" w:rsidRDefault="00B16029" w:rsidP="00B16029"/>
        </w:tc>
        <w:tc>
          <w:tcPr>
            <w:tcW w:w="905" w:type="pct"/>
          </w:tcPr>
          <w:p w14:paraId="46D03181" w14:textId="6ECA0C4A" w:rsidR="00B16029" w:rsidRPr="00B16029" w:rsidRDefault="00B16029" w:rsidP="00B16029"/>
        </w:tc>
        <w:tc>
          <w:tcPr>
            <w:tcW w:w="914" w:type="pct"/>
            <w:vAlign w:val="center"/>
          </w:tcPr>
          <w:p w14:paraId="3C0806DE" w14:textId="77777777" w:rsidR="00B16029" w:rsidRPr="00B16029" w:rsidRDefault="00B16029" w:rsidP="00B16029"/>
        </w:tc>
        <w:tc>
          <w:tcPr>
            <w:tcW w:w="914" w:type="pct"/>
          </w:tcPr>
          <w:p w14:paraId="6A356BB7" w14:textId="77777777" w:rsidR="00B16029" w:rsidRPr="00B16029" w:rsidRDefault="00B16029" w:rsidP="00B16029"/>
        </w:tc>
      </w:tr>
      <w:tr w:rsidR="00B16029" w:rsidRPr="00B16029" w14:paraId="46211E67" w14:textId="5957C84B" w:rsidTr="00B16029">
        <w:tc>
          <w:tcPr>
            <w:tcW w:w="1140" w:type="pct"/>
            <w:vAlign w:val="center"/>
          </w:tcPr>
          <w:p w14:paraId="5B34B2E9" w14:textId="77777777" w:rsidR="00B16029" w:rsidRPr="00B16029" w:rsidRDefault="00B16029" w:rsidP="00B16029">
            <w:r w:rsidRPr="00B16029">
              <w:t>MPower108 Stakeholder analysis template</w:t>
            </w:r>
          </w:p>
        </w:tc>
        <w:tc>
          <w:tcPr>
            <w:tcW w:w="323" w:type="pct"/>
          </w:tcPr>
          <w:p w14:paraId="0FC07455" w14:textId="77777777" w:rsidR="00B16029" w:rsidRPr="00B16029" w:rsidRDefault="00B16029" w:rsidP="00B16029">
            <w:r w:rsidRPr="00B16029">
              <w:t>v1.0</w:t>
            </w:r>
          </w:p>
        </w:tc>
        <w:tc>
          <w:tcPr>
            <w:tcW w:w="804" w:type="pct"/>
            <w:vAlign w:val="center"/>
          </w:tcPr>
          <w:p w14:paraId="5CB4B3D6" w14:textId="4E0779CD" w:rsidR="00B16029" w:rsidRPr="00B16029" w:rsidRDefault="00B16029" w:rsidP="00B16029"/>
        </w:tc>
        <w:tc>
          <w:tcPr>
            <w:tcW w:w="905" w:type="pct"/>
          </w:tcPr>
          <w:p w14:paraId="1B6404B7" w14:textId="30BD765E" w:rsidR="00B16029" w:rsidRPr="00B16029" w:rsidRDefault="00B16029" w:rsidP="00B16029"/>
        </w:tc>
        <w:tc>
          <w:tcPr>
            <w:tcW w:w="914" w:type="pct"/>
            <w:vAlign w:val="center"/>
          </w:tcPr>
          <w:p w14:paraId="6715B080" w14:textId="77777777" w:rsidR="00B16029" w:rsidRPr="00B16029" w:rsidRDefault="00B16029" w:rsidP="00B16029"/>
        </w:tc>
        <w:tc>
          <w:tcPr>
            <w:tcW w:w="914" w:type="pct"/>
          </w:tcPr>
          <w:p w14:paraId="17ABC3CF" w14:textId="77777777" w:rsidR="00B16029" w:rsidRPr="00B16029" w:rsidRDefault="00B16029" w:rsidP="00B16029"/>
        </w:tc>
      </w:tr>
      <w:bookmarkEnd w:id="4"/>
      <w:tr w:rsidR="00B16029" w:rsidRPr="00B16029" w14:paraId="2C18A7F8" w14:textId="50BAE3CE" w:rsidTr="00B16029">
        <w:tc>
          <w:tcPr>
            <w:tcW w:w="1140" w:type="pct"/>
            <w:vAlign w:val="center"/>
          </w:tcPr>
          <w:p w14:paraId="7F983194" w14:textId="77777777" w:rsidR="00B16029" w:rsidRPr="00B16029" w:rsidRDefault="00B16029" w:rsidP="00B16029">
            <w:r w:rsidRPr="00B16029">
              <w:t>MPower108 Stakeholders register template</w:t>
            </w:r>
          </w:p>
        </w:tc>
        <w:tc>
          <w:tcPr>
            <w:tcW w:w="323" w:type="pct"/>
          </w:tcPr>
          <w:p w14:paraId="0CB2E4A5" w14:textId="77777777" w:rsidR="00B16029" w:rsidRPr="00B16029" w:rsidRDefault="00B16029" w:rsidP="00B16029">
            <w:r w:rsidRPr="00B16029">
              <w:t>v1.0</w:t>
            </w:r>
          </w:p>
        </w:tc>
        <w:tc>
          <w:tcPr>
            <w:tcW w:w="804" w:type="pct"/>
            <w:vAlign w:val="center"/>
          </w:tcPr>
          <w:p w14:paraId="5B8361FF" w14:textId="77777777" w:rsidR="00B16029" w:rsidRPr="00B16029" w:rsidRDefault="00B16029" w:rsidP="00B16029"/>
        </w:tc>
        <w:tc>
          <w:tcPr>
            <w:tcW w:w="905" w:type="pct"/>
          </w:tcPr>
          <w:p w14:paraId="5A535F15" w14:textId="4ECCEC24" w:rsidR="00B16029" w:rsidRPr="00B16029" w:rsidRDefault="00B16029" w:rsidP="00B16029"/>
        </w:tc>
        <w:tc>
          <w:tcPr>
            <w:tcW w:w="914" w:type="pct"/>
            <w:vAlign w:val="center"/>
          </w:tcPr>
          <w:p w14:paraId="4B73949A" w14:textId="77777777" w:rsidR="00B16029" w:rsidRPr="00B16029" w:rsidRDefault="00B16029" w:rsidP="00B16029"/>
        </w:tc>
        <w:tc>
          <w:tcPr>
            <w:tcW w:w="914" w:type="pct"/>
          </w:tcPr>
          <w:p w14:paraId="2CC229E8" w14:textId="77777777" w:rsidR="00B16029" w:rsidRPr="00B16029" w:rsidRDefault="00B16029" w:rsidP="00B16029"/>
        </w:tc>
      </w:tr>
      <w:tr w:rsidR="00B16029" w:rsidRPr="00B16029" w14:paraId="187E60A5" w14:textId="54DA325D" w:rsidTr="00B16029">
        <w:tc>
          <w:tcPr>
            <w:tcW w:w="1140" w:type="pct"/>
          </w:tcPr>
          <w:p w14:paraId="48F0AEA2" w14:textId="77777777" w:rsidR="00B16029" w:rsidRPr="00B16029" w:rsidRDefault="00B16029" w:rsidP="00B16029">
            <w:r w:rsidRPr="00B16029">
              <w:t>MPower108 Style Guide</w:t>
            </w:r>
          </w:p>
        </w:tc>
        <w:tc>
          <w:tcPr>
            <w:tcW w:w="323" w:type="pct"/>
          </w:tcPr>
          <w:p w14:paraId="54685903" w14:textId="77777777" w:rsidR="00B16029" w:rsidRPr="00B16029" w:rsidRDefault="00B16029" w:rsidP="00B16029">
            <w:r w:rsidRPr="00B16029">
              <w:t>v1.0</w:t>
            </w:r>
          </w:p>
        </w:tc>
        <w:tc>
          <w:tcPr>
            <w:tcW w:w="804" w:type="pct"/>
          </w:tcPr>
          <w:p w14:paraId="422BB1F7" w14:textId="77777777" w:rsidR="00B16029" w:rsidRPr="00B16029" w:rsidRDefault="00B16029" w:rsidP="00B16029"/>
        </w:tc>
        <w:tc>
          <w:tcPr>
            <w:tcW w:w="905" w:type="pct"/>
          </w:tcPr>
          <w:p w14:paraId="21571D76" w14:textId="341F7E2B" w:rsidR="00B16029" w:rsidRPr="00B16029" w:rsidRDefault="00B16029" w:rsidP="00B16029"/>
        </w:tc>
        <w:tc>
          <w:tcPr>
            <w:tcW w:w="914" w:type="pct"/>
          </w:tcPr>
          <w:p w14:paraId="2611EB58" w14:textId="77777777" w:rsidR="00B16029" w:rsidRPr="00B16029" w:rsidRDefault="00B16029" w:rsidP="00B16029"/>
        </w:tc>
        <w:tc>
          <w:tcPr>
            <w:tcW w:w="914" w:type="pct"/>
          </w:tcPr>
          <w:p w14:paraId="51CB0E86" w14:textId="77777777" w:rsidR="00B16029" w:rsidRPr="00B16029" w:rsidRDefault="00B16029" w:rsidP="00B16029"/>
        </w:tc>
      </w:tr>
      <w:tr w:rsidR="00B16029" w:rsidRPr="00B16029" w14:paraId="1F627EA6" w14:textId="6A5D7684" w:rsidTr="00B16029">
        <w:tc>
          <w:tcPr>
            <w:tcW w:w="1140" w:type="pct"/>
          </w:tcPr>
          <w:p w14:paraId="434E4CF8" w14:textId="77777777" w:rsidR="00B16029" w:rsidRPr="00B16029" w:rsidRDefault="00B16029" w:rsidP="00B16029">
            <w:r w:rsidRPr="00B16029">
              <w:lastRenderedPageBreak/>
              <w:t xml:space="preserve">MPower108 Summary of service and recommendations report </w:t>
            </w:r>
          </w:p>
        </w:tc>
        <w:tc>
          <w:tcPr>
            <w:tcW w:w="323" w:type="pct"/>
          </w:tcPr>
          <w:p w14:paraId="2DEB9452" w14:textId="77777777" w:rsidR="00B16029" w:rsidRPr="00B16029" w:rsidRDefault="00B16029" w:rsidP="00B16029">
            <w:r w:rsidRPr="00B16029">
              <w:t>v1.0</w:t>
            </w:r>
          </w:p>
        </w:tc>
        <w:tc>
          <w:tcPr>
            <w:tcW w:w="804" w:type="pct"/>
          </w:tcPr>
          <w:p w14:paraId="578283D7" w14:textId="77777777" w:rsidR="00B16029" w:rsidRPr="00B16029" w:rsidRDefault="00B16029" w:rsidP="00B16029"/>
        </w:tc>
        <w:tc>
          <w:tcPr>
            <w:tcW w:w="905" w:type="pct"/>
          </w:tcPr>
          <w:p w14:paraId="4508A3A0" w14:textId="373810F0" w:rsidR="00B16029" w:rsidRPr="00B16029" w:rsidRDefault="00B16029" w:rsidP="00B16029"/>
        </w:tc>
        <w:tc>
          <w:tcPr>
            <w:tcW w:w="914" w:type="pct"/>
          </w:tcPr>
          <w:p w14:paraId="777A06C4" w14:textId="77777777" w:rsidR="00B16029" w:rsidRPr="00B16029" w:rsidRDefault="00B16029" w:rsidP="00B16029"/>
        </w:tc>
        <w:tc>
          <w:tcPr>
            <w:tcW w:w="914" w:type="pct"/>
          </w:tcPr>
          <w:p w14:paraId="1E9899DF" w14:textId="77777777" w:rsidR="00B16029" w:rsidRPr="00B16029" w:rsidRDefault="00B16029" w:rsidP="00B16029"/>
        </w:tc>
      </w:tr>
      <w:tr w:rsidR="00B16029" w:rsidRPr="00B16029" w14:paraId="7094BD76" w14:textId="670C5920" w:rsidTr="00B16029">
        <w:tc>
          <w:tcPr>
            <w:tcW w:w="1140" w:type="pct"/>
            <w:vAlign w:val="center"/>
          </w:tcPr>
          <w:p w14:paraId="20A15A15" w14:textId="77777777" w:rsidR="00B16029" w:rsidRPr="00B16029" w:rsidRDefault="00B16029" w:rsidP="00B16029">
            <w:r w:rsidRPr="00B16029">
              <w:t>MPower108 Training and professional development policy and procedures</w:t>
            </w:r>
          </w:p>
        </w:tc>
        <w:tc>
          <w:tcPr>
            <w:tcW w:w="323" w:type="pct"/>
          </w:tcPr>
          <w:p w14:paraId="69099ECF" w14:textId="77777777" w:rsidR="00B16029" w:rsidRPr="00B16029" w:rsidRDefault="00B16029" w:rsidP="00B16029"/>
        </w:tc>
        <w:tc>
          <w:tcPr>
            <w:tcW w:w="804" w:type="pct"/>
            <w:vAlign w:val="center"/>
          </w:tcPr>
          <w:p w14:paraId="3C05DBC6" w14:textId="77777777" w:rsidR="00B16029" w:rsidRPr="00B16029" w:rsidRDefault="00B16029" w:rsidP="00B16029"/>
        </w:tc>
        <w:tc>
          <w:tcPr>
            <w:tcW w:w="905" w:type="pct"/>
          </w:tcPr>
          <w:p w14:paraId="47CD07CE" w14:textId="5F0BC6AE" w:rsidR="00B16029" w:rsidRPr="00B16029" w:rsidRDefault="00B16029" w:rsidP="00B16029"/>
        </w:tc>
        <w:tc>
          <w:tcPr>
            <w:tcW w:w="914" w:type="pct"/>
            <w:vAlign w:val="center"/>
          </w:tcPr>
          <w:p w14:paraId="1FB1519D" w14:textId="77777777" w:rsidR="00B16029" w:rsidRPr="00B16029" w:rsidRDefault="00B16029" w:rsidP="00B16029"/>
        </w:tc>
        <w:tc>
          <w:tcPr>
            <w:tcW w:w="914" w:type="pct"/>
          </w:tcPr>
          <w:p w14:paraId="5FC414D6" w14:textId="77777777" w:rsidR="00B16029" w:rsidRPr="00B16029" w:rsidRDefault="00B16029" w:rsidP="00B16029"/>
        </w:tc>
      </w:tr>
      <w:tr w:rsidR="00B16029" w:rsidRPr="00B16029" w14:paraId="63AA8587" w14:textId="5DB15F4C" w:rsidTr="00B16029">
        <w:tc>
          <w:tcPr>
            <w:tcW w:w="1140" w:type="pct"/>
          </w:tcPr>
          <w:p w14:paraId="1535585F" w14:textId="77777777" w:rsidR="00B16029" w:rsidRPr="00B16029" w:rsidRDefault="00B16029" w:rsidP="00B16029">
            <w:r w:rsidRPr="00B16029">
              <w:t>MPower108 Training Needs Analysis template</w:t>
            </w:r>
          </w:p>
        </w:tc>
        <w:tc>
          <w:tcPr>
            <w:tcW w:w="323" w:type="pct"/>
          </w:tcPr>
          <w:p w14:paraId="3A8BFBC5" w14:textId="77777777" w:rsidR="00B16029" w:rsidRPr="00B16029" w:rsidRDefault="00B16029" w:rsidP="00B16029">
            <w:r w:rsidRPr="00B16029">
              <w:t>v1.0</w:t>
            </w:r>
          </w:p>
        </w:tc>
        <w:tc>
          <w:tcPr>
            <w:tcW w:w="804" w:type="pct"/>
          </w:tcPr>
          <w:p w14:paraId="5753AEA7" w14:textId="1ED66181" w:rsidR="00B16029" w:rsidRPr="00B16029" w:rsidRDefault="00B16029" w:rsidP="00B16029"/>
        </w:tc>
        <w:tc>
          <w:tcPr>
            <w:tcW w:w="905" w:type="pct"/>
          </w:tcPr>
          <w:p w14:paraId="40602112" w14:textId="551B517C" w:rsidR="00B16029" w:rsidRPr="00B16029" w:rsidRDefault="00B16029" w:rsidP="00B16029"/>
        </w:tc>
        <w:tc>
          <w:tcPr>
            <w:tcW w:w="914" w:type="pct"/>
            <w:vAlign w:val="center"/>
          </w:tcPr>
          <w:p w14:paraId="42E198AA" w14:textId="77777777" w:rsidR="00B16029" w:rsidRPr="00B16029" w:rsidRDefault="00B16029" w:rsidP="00B16029"/>
        </w:tc>
        <w:tc>
          <w:tcPr>
            <w:tcW w:w="914" w:type="pct"/>
          </w:tcPr>
          <w:p w14:paraId="78A1DB1C" w14:textId="77777777" w:rsidR="00B16029" w:rsidRPr="00B16029" w:rsidRDefault="00B16029" w:rsidP="00B16029"/>
        </w:tc>
      </w:tr>
      <w:tr w:rsidR="00B16029" w:rsidRPr="00B16029" w14:paraId="5BE1F219" w14:textId="2EDA2C1D" w:rsidTr="00B16029">
        <w:tc>
          <w:tcPr>
            <w:tcW w:w="1140" w:type="pct"/>
            <w:vAlign w:val="center"/>
          </w:tcPr>
          <w:p w14:paraId="1FD168BB" w14:textId="77777777" w:rsidR="00B16029" w:rsidRPr="00B16029" w:rsidRDefault="00B16029" w:rsidP="00B16029">
            <w:r w:rsidRPr="00B16029">
              <w:t>MPower108 Training plan template</w:t>
            </w:r>
          </w:p>
        </w:tc>
        <w:tc>
          <w:tcPr>
            <w:tcW w:w="323" w:type="pct"/>
          </w:tcPr>
          <w:p w14:paraId="3FAB9BDC" w14:textId="77777777" w:rsidR="00B16029" w:rsidRPr="00B16029" w:rsidRDefault="00B16029" w:rsidP="00B16029">
            <w:r w:rsidRPr="00B16029">
              <w:t>v1.0</w:t>
            </w:r>
          </w:p>
        </w:tc>
        <w:tc>
          <w:tcPr>
            <w:tcW w:w="804" w:type="pct"/>
          </w:tcPr>
          <w:p w14:paraId="3366623B" w14:textId="60251BA3" w:rsidR="00B16029" w:rsidRPr="00B16029" w:rsidRDefault="00B16029" w:rsidP="00B16029"/>
        </w:tc>
        <w:tc>
          <w:tcPr>
            <w:tcW w:w="905" w:type="pct"/>
          </w:tcPr>
          <w:p w14:paraId="79D32DAC" w14:textId="21674FAE" w:rsidR="00B16029" w:rsidRPr="00B16029" w:rsidRDefault="00B16029" w:rsidP="00B16029"/>
        </w:tc>
        <w:tc>
          <w:tcPr>
            <w:tcW w:w="914" w:type="pct"/>
            <w:vAlign w:val="center"/>
          </w:tcPr>
          <w:p w14:paraId="358C2130" w14:textId="77777777" w:rsidR="00B16029" w:rsidRPr="00B16029" w:rsidRDefault="00B16029" w:rsidP="00B16029"/>
        </w:tc>
        <w:tc>
          <w:tcPr>
            <w:tcW w:w="914" w:type="pct"/>
          </w:tcPr>
          <w:p w14:paraId="02DB2B9B" w14:textId="77777777" w:rsidR="00B16029" w:rsidRPr="00B16029" w:rsidRDefault="00B16029" w:rsidP="00B16029"/>
        </w:tc>
      </w:tr>
      <w:tr w:rsidR="00B16029" w:rsidRPr="00B16029" w14:paraId="5C845975" w14:textId="5FC8A2F9" w:rsidTr="00B16029">
        <w:tc>
          <w:tcPr>
            <w:tcW w:w="1140" w:type="pct"/>
            <w:vAlign w:val="center"/>
          </w:tcPr>
          <w:p w14:paraId="061183C0" w14:textId="77777777" w:rsidR="00B16029" w:rsidRPr="00B16029" w:rsidRDefault="00B16029" w:rsidP="00B16029">
            <w:r w:rsidRPr="00B16029">
              <w:t>MPower108 Variation report template</w:t>
            </w:r>
          </w:p>
        </w:tc>
        <w:tc>
          <w:tcPr>
            <w:tcW w:w="323" w:type="pct"/>
          </w:tcPr>
          <w:p w14:paraId="68F807FB" w14:textId="77777777" w:rsidR="00B16029" w:rsidRPr="00B16029" w:rsidRDefault="00B16029" w:rsidP="00B16029">
            <w:r w:rsidRPr="00B16029">
              <w:t>v1.0</w:t>
            </w:r>
          </w:p>
        </w:tc>
        <w:tc>
          <w:tcPr>
            <w:tcW w:w="804" w:type="pct"/>
          </w:tcPr>
          <w:p w14:paraId="0E5720F9" w14:textId="06C1EDEF" w:rsidR="00B16029" w:rsidRPr="00B16029" w:rsidRDefault="00B16029" w:rsidP="00B16029"/>
        </w:tc>
        <w:tc>
          <w:tcPr>
            <w:tcW w:w="905" w:type="pct"/>
          </w:tcPr>
          <w:p w14:paraId="3F989C71" w14:textId="0AA2130F" w:rsidR="00B16029" w:rsidRPr="00B16029" w:rsidRDefault="00B16029" w:rsidP="00B16029"/>
        </w:tc>
        <w:tc>
          <w:tcPr>
            <w:tcW w:w="914" w:type="pct"/>
            <w:vAlign w:val="center"/>
          </w:tcPr>
          <w:p w14:paraId="5CB6666D" w14:textId="77777777" w:rsidR="00B16029" w:rsidRPr="00B16029" w:rsidRDefault="00B16029" w:rsidP="00B16029"/>
        </w:tc>
        <w:tc>
          <w:tcPr>
            <w:tcW w:w="914" w:type="pct"/>
          </w:tcPr>
          <w:p w14:paraId="2F2122DE" w14:textId="77777777" w:rsidR="00B16029" w:rsidRPr="00B16029" w:rsidRDefault="00B16029" w:rsidP="00B16029"/>
        </w:tc>
      </w:tr>
      <w:tr w:rsidR="00B16029" w:rsidRPr="00B16029" w14:paraId="10A568D6" w14:textId="697183D0" w:rsidTr="00B16029">
        <w:tc>
          <w:tcPr>
            <w:tcW w:w="1140" w:type="pct"/>
            <w:vAlign w:val="center"/>
          </w:tcPr>
          <w:p w14:paraId="5C68D2FD" w14:textId="77777777" w:rsidR="00B16029" w:rsidRPr="00B16029" w:rsidRDefault="00B16029" w:rsidP="00B16029">
            <w:r w:rsidRPr="00B16029">
              <w:t>MPower108 Work plan template</w:t>
            </w:r>
          </w:p>
        </w:tc>
        <w:tc>
          <w:tcPr>
            <w:tcW w:w="323" w:type="pct"/>
          </w:tcPr>
          <w:p w14:paraId="3C732CEB" w14:textId="77777777" w:rsidR="00B16029" w:rsidRPr="00B16029" w:rsidRDefault="00B16029" w:rsidP="00B16029">
            <w:r w:rsidRPr="00B16029">
              <w:t>v1.0</w:t>
            </w:r>
          </w:p>
        </w:tc>
        <w:tc>
          <w:tcPr>
            <w:tcW w:w="804" w:type="pct"/>
          </w:tcPr>
          <w:p w14:paraId="71FD2B23" w14:textId="792633C8" w:rsidR="00B16029" w:rsidRPr="00B16029" w:rsidRDefault="00B16029" w:rsidP="00B16029"/>
        </w:tc>
        <w:tc>
          <w:tcPr>
            <w:tcW w:w="905" w:type="pct"/>
          </w:tcPr>
          <w:p w14:paraId="186CD4B4" w14:textId="58D1A83D" w:rsidR="00B16029" w:rsidRPr="00B16029" w:rsidRDefault="00B16029" w:rsidP="00B16029"/>
        </w:tc>
        <w:tc>
          <w:tcPr>
            <w:tcW w:w="914" w:type="pct"/>
            <w:vAlign w:val="center"/>
          </w:tcPr>
          <w:p w14:paraId="2228C1F4" w14:textId="77777777" w:rsidR="00B16029" w:rsidRPr="00B16029" w:rsidRDefault="00B16029" w:rsidP="00B16029"/>
        </w:tc>
        <w:tc>
          <w:tcPr>
            <w:tcW w:w="914" w:type="pct"/>
          </w:tcPr>
          <w:p w14:paraId="42DAA34C" w14:textId="77777777" w:rsidR="00B16029" w:rsidRPr="00B16029" w:rsidRDefault="00B16029" w:rsidP="00B16029"/>
        </w:tc>
      </w:tr>
    </w:tbl>
    <w:p w14:paraId="09240BDF" w14:textId="46E81E03" w:rsidR="00D771AE" w:rsidRPr="00D771AE" w:rsidRDefault="00D771AE" w:rsidP="00D771AE"/>
    <w:p w14:paraId="51D4352D" w14:textId="5508E241" w:rsidR="00D771AE" w:rsidRPr="00D771AE" w:rsidRDefault="00D771AE" w:rsidP="00D771AE"/>
    <w:p w14:paraId="50DCA876" w14:textId="3C379055" w:rsidR="00D771AE" w:rsidRPr="00D771AE" w:rsidRDefault="00D771AE" w:rsidP="00D771AE"/>
    <w:p w14:paraId="511B69E9" w14:textId="77500298" w:rsidR="00D771AE" w:rsidRPr="00D771AE" w:rsidRDefault="00D771AE" w:rsidP="00D771AE">
      <w:pPr>
        <w:tabs>
          <w:tab w:val="left" w:pos="2640"/>
        </w:tabs>
      </w:pPr>
    </w:p>
    <w:sectPr w:rsidR="00D771AE" w:rsidRPr="00D771AE" w:rsidSect="007E1C0B">
      <w:headerReference w:type="default" r:id="rId14"/>
      <w:footerReference w:type="default" r:id="rId15"/>
      <w:pgSz w:w="16838" w:h="11906" w:orient="landscape"/>
      <w:pgMar w:top="1843" w:right="1529" w:bottom="1440" w:left="1588" w:header="709" w:footer="4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CFDF0" w14:textId="5E9D875B" w:rsidR="00BA50A6" w:rsidRPr="00BA50A6" w:rsidRDefault="00F67C57" w:rsidP="00BA50A6">
    <w:pPr>
      <w:tabs>
        <w:tab w:val="right" w:pos="13750"/>
      </w:tabs>
      <w:spacing w:before="0" w:after="100" w:afterAutospacing="1"/>
      <w:rPr>
        <w:b/>
        <w:color w:val="000000" w:themeColor="text1"/>
        <w:sz w:val="16"/>
        <w:szCs w:val="16"/>
      </w:rPr>
    </w:pPr>
    <w:r w:rsidRPr="00BA50A6">
      <w:rPr>
        <w:noProof/>
        <w:color w:val="000000" w:themeColor="text1"/>
        <w:sz w:val="16"/>
        <w:szCs w:val="16"/>
        <w:lang w:eastAsia="en-AU"/>
      </w:rPr>
      <mc:AlternateContent>
        <mc:Choice Requires="wps">
          <w:drawing>
            <wp:anchor distT="0" distB="0" distL="114300" distR="114300" simplePos="0" relativeHeight="251700224"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4A703" id="Rectangle 4" o:spid="_x0000_s1026" style="position:absolute;margin-left:0;margin-top:558pt;width:843pt;height:51.85pt;z-index:-25161625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BA50A6">
      <w:rPr>
        <w:noProof/>
        <w:color w:val="85BE00" w:themeColor="accent2"/>
        <w:sz w:val="16"/>
        <w:szCs w:val="16"/>
        <w:lang w:eastAsia="en-AU"/>
      </w:rPr>
      <mc:AlternateContent>
        <mc:Choice Requires="wps">
          <w:drawing>
            <wp:anchor distT="0" distB="0" distL="114300" distR="114300" simplePos="0" relativeHeight="251656192"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52072F"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92C" w:rsidRPr="00BA50A6">
      <w:rPr>
        <w:noProof/>
        <w:color w:val="000000" w:themeColor="text1"/>
        <w:sz w:val="16"/>
        <w:szCs w:val="16"/>
        <w:lang w:eastAsia="en-AU"/>
      </w:rPr>
      <w:t xml:space="preserve">MPower108 </w:t>
    </w:r>
    <w:r w:rsidR="00FD3BAF" w:rsidRPr="00BA50A6">
      <w:rPr>
        <w:noProof/>
        <w:color w:val="000000" w:themeColor="text1"/>
        <w:sz w:val="16"/>
        <w:szCs w:val="16"/>
        <w:lang w:eastAsia="en-AU"/>
      </w:rPr>
      <w:t xml:space="preserve">Policy and </w:t>
    </w:r>
    <w:r w:rsidR="00BA50A6" w:rsidRPr="00BA50A6">
      <w:rPr>
        <w:noProof/>
        <w:color w:val="000000" w:themeColor="text1"/>
        <w:sz w:val="16"/>
        <w:szCs w:val="16"/>
        <w:lang w:eastAsia="en-AU"/>
      </w:rPr>
      <w:t>procedures register</w:t>
    </w:r>
    <w:r w:rsidR="00BA50A6" w:rsidRPr="00BA50A6">
      <w:rPr>
        <w:color w:val="000000" w:themeColor="text1"/>
        <w:sz w:val="16"/>
        <w:szCs w:val="16"/>
      </w:rPr>
      <w:t xml:space="preserve"> </w:t>
    </w:r>
    <w:r w:rsidR="00E23194" w:rsidRPr="00BA50A6">
      <w:rPr>
        <w:color w:val="000000" w:themeColor="text1"/>
        <w:sz w:val="16"/>
        <w:szCs w:val="16"/>
      </w:rPr>
      <w:tab/>
    </w:r>
    <w:r w:rsidR="00CB4ED2" w:rsidRPr="00BA50A6">
      <w:rPr>
        <w:color w:val="000000" w:themeColor="text1"/>
        <w:sz w:val="16"/>
        <w:szCs w:val="16"/>
      </w:rPr>
      <w:t xml:space="preserve">Page </w:t>
    </w:r>
    <w:r w:rsidR="00CB4ED2" w:rsidRPr="00BA50A6">
      <w:rPr>
        <w:b/>
        <w:color w:val="000000" w:themeColor="text1"/>
        <w:sz w:val="16"/>
        <w:szCs w:val="16"/>
      </w:rPr>
      <w:fldChar w:fldCharType="begin"/>
    </w:r>
    <w:r w:rsidR="00CB4ED2" w:rsidRPr="00BA50A6">
      <w:rPr>
        <w:b/>
        <w:color w:val="000000" w:themeColor="text1"/>
        <w:sz w:val="16"/>
        <w:szCs w:val="16"/>
      </w:rPr>
      <w:instrText xml:space="preserve"> PAGE   \* MERGEFORMAT </w:instrText>
    </w:r>
    <w:r w:rsidR="00CB4ED2" w:rsidRPr="00BA50A6">
      <w:rPr>
        <w:b/>
        <w:color w:val="000000" w:themeColor="text1"/>
        <w:sz w:val="16"/>
        <w:szCs w:val="16"/>
      </w:rPr>
      <w:fldChar w:fldCharType="separate"/>
    </w:r>
    <w:r w:rsidR="0046323B" w:rsidRPr="00BA50A6">
      <w:rPr>
        <w:b/>
        <w:noProof/>
        <w:color w:val="000000" w:themeColor="text1"/>
        <w:sz w:val="16"/>
        <w:szCs w:val="16"/>
      </w:rPr>
      <w:t>9</w:t>
    </w:r>
    <w:r w:rsidR="00CB4ED2" w:rsidRPr="00BA50A6">
      <w:rPr>
        <w:b/>
        <w:color w:val="000000" w:themeColor="text1"/>
        <w:sz w:val="16"/>
        <w:szCs w:val="16"/>
      </w:rPr>
      <w:fldChar w:fldCharType="end"/>
    </w:r>
    <w:r w:rsidR="00CB4ED2" w:rsidRPr="00BA50A6">
      <w:rPr>
        <w:color w:val="000000" w:themeColor="text1"/>
        <w:sz w:val="16"/>
        <w:szCs w:val="16"/>
      </w:rPr>
      <w:t xml:space="preserve"> of </w:t>
    </w:r>
    <w:r w:rsidR="00CB4ED2" w:rsidRPr="00BA50A6">
      <w:rPr>
        <w:b/>
        <w:color w:val="000000" w:themeColor="text1"/>
        <w:sz w:val="16"/>
        <w:szCs w:val="16"/>
      </w:rPr>
      <w:fldChar w:fldCharType="begin"/>
    </w:r>
    <w:r w:rsidR="00CB4ED2" w:rsidRPr="00BA50A6">
      <w:rPr>
        <w:b/>
        <w:color w:val="000000" w:themeColor="text1"/>
        <w:sz w:val="16"/>
        <w:szCs w:val="16"/>
      </w:rPr>
      <w:instrText xml:space="preserve"> NUMPAGES   \* MERGEFORMAT </w:instrText>
    </w:r>
    <w:r w:rsidR="00CB4ED2" w:rsidRPr="00BA50A6">
      <w:rPr>
        <w:b/>
        <w:color w:val="000000" w:themeColor="text1"/>
        <w:sz w:val="16"/>
        <w:szCs w:val="16"/>
      </w:rPr>
      <w:fldChar w:fldCharType="separate"/>
    </w:r>
    <w:r w:rsidR="0046323B" w:rsidRPr="00BA50A6">
      <w:rPr>
        <w:b/>
        <w:noProof/>
        <w:color w:val="000000" w:themeColor="text1"/>
        <w:sz w:val="16"/>
        <w:szCs w:val="16"/>
      </w:rPr>
      <w:t>9</w:t>
    </w:r>
    <w:r w:rsidR="00CB4ED2" w:rsidRPr="00BA50A6">
      <w:rPr>
        <w:b/>
        <w:color w:val="000000" w:themeColor="text1"/>
        <w:sz w:val="16"/>
        <w:szCs w:val="16"/>
      </w:rPr>
      <w:fldChar w:fldCharType="end"/>
    </w:r>
  </w:p>
  <w:p w14:paraId="5CFC2C04" w14:textId="0D4128C3" w:rsidR="00CB4ED2" w:rsidRPr="00BA50A6" w:rsidRDefault="00BA50A6" w:rsidP="00BA50A6">
    <w:pPr>
      <w:pStyle w:val="Footer"/>
      <w:tabs>
        <w:tab w:val="clear" w:pos="4513"/>
        <w:tab w:val="clear" w:pos="9026"/>
        <w:tab w:val="left" w:pos="6795"/>
      </w:tabs>
      <w:rPr>
        <w:b/>
      </w:rPr>
    </w:pPr>
    <w:r w:rsidRPr="00BA50A6">
      <w:rPr>
        <w:b/>
        <w:color w:val="F3F9E6" w:themeColor="background2"/>
        <w:sz w:val="16"/>
        <w:szCs w:val="16"/>
      </w:rPr>
      <w:t>A</w:t>
    </w:r>
    <w:r w:rsidR="003E592C" w:rsidRPr="00BA50A6">
      <w:rPr>
        <w:b/>
        <w:color w:val="F3F9E6" w:themeColor="background2"/>
        <w:sz w:val="16"/>
        <w:szCs w:val="16"/>
      </w:rPr>
      <w:t xml:space="preserve">ssessment </w:t>
    </w:r>
    <w:r>
      <w:rPr>
        <w:b/>
        <w:color w:val="F3F9E6" w:themeColor="background2"/>
        <w:sz w:val="16"/>
        <w:szCs w:val="16"/>
      </w:rPr>
      <w:t>s</w:t>
    </w:r>
    <w:r w:rsidR="003E592C" w:rsidRPr="00BA50A6">
      <w:rPr>
        <w:b/>
        <w:color w:val="F3F9E6" w:themeColor="background2"/>
        <w:sz w:val="16"/>
        <w:szCs w:val="16"/>
      </w:rPr>
      <w:t>upport document</w:t>
    </w:r>
    <w:r w:rsidR="00947D01" w:rsidRPr="00BA50A6">
      <w:rPr>
        <w:b/>
        <w:color w:val="FF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0E3B"/>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1353"/>
    <w:rsid w:val="001723D9"/>
    <w:rsid w:val="00174A71"/>
    <w:rsid w:val="00180FE4"/>
    <w:rsid w:val="00186778"/>
    <w:rsid w:val="00194604"/>
    <w:rsid w:val="001946AE"/>
    <w:rsid w:val="00196118"/>
    <w:rsid w:val="001A0287"/>
    <w:rsid w:val="001A5EDF"/>
    <w:rsid w:val="001E5ADA"/>
    <w:rsid w:val="001E730F"/>
    <w:rsid w:val="00202196"/>
    <w:rsid w:val="002064C8"/>
    <w:rsid w:val="00232F16"/>
    <w:rsid w:val="00234AC2"/>
    <w:rsid w:val="002458AA"/>
    <w:rsid w:val="00245E47"/>
    <w:rsid w:val="002636A8"/>
    <w:rsid w:val="00270F85"/>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A4C8F"/>
    <w:rsid w:val="003B7EFB"/>
    <w:rsid w:val="003C06EA"/>
    <w:rsid w:val="003C4C45"/>
    <w:rsid w:val="003C5D00"/>
    <w:rsid w:val="003D147E"/>
    <w:rsid w:val="003E0188"/>
    <w:rsid w:val="003E592C"/>
    <w:rsid w:val="003F36BD"/>
    <w:rsid w:val="00406468"/>
    <w:rsid w:val="00407A2A"/>
    <w:rsid w:val="004103C4"/>
    <w:rsid w:val="004150C3"/>
    <w:rsid w:val="0042338F"/>
    <w:rsid w:val="00423CC9"/>
    <w:rsid w:val="00432DFC"/>
    <w:rsid w:val="00436952"/>
    <w:rsid w:val="00437752"/>
    <w:rsid w:val="0044289D"/>
    <w:rsid w:val="00447246"/>
    <w:rsid w:val="00447B26"/>
    <w:rsid w:val="00462334"/>
    <w:rsid w:val="0046323B"/>
    <w:rsid w:val="00463E55"/>
    <w:rsid w:val="004722D5"/>
    <w:rsid w:val="004751A9"/>
    <w:rsid w:val="004876ED"/>
    <w:rsid w:val="004A09A8"/>
    <w:rsid w:val="004B00A6"/>
    <w:rsid w:val="004B2E61"/>
    <w:rsid w:val="004F795E"/>
    <w:rsid w:val="00501997"/>
    <w:rsid w:val="00510BBC"/>
    <w:rsid w:val="00522D54"/>
    <w:rsid w:val="005447BD"/>
    <w:rsid w:val="00553FFF"/>
    <w:rsid w:val="00567E30"/>
    <w:rsid w:val="00581D95"/>
    <w:rsid w:val="00584894"/>
    <w:rsid w:val="00597838"/>
    <w:rsid w:val="005C60AB"/>
    <w:rsid w:val="005E35FA"/>
    <w:rsid w:val="005F4F0E"/>
    <w:rsid w:val="005F70D1"/>
    <w:rsid w:val="005F7397"/>
    <w:rsid w:val="00601B50"/>
    <w:rsid w:val="00604F82"/>
    <w:rsid w:val="0061097B"/>
    <w:rsid w:val="00615C43"/>
    <w:rsid w:val="0062695B"/>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1C0B"/>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A2F11"/>
    <w:rsid w:val="00906D83"/>
    <w:rsid w:val="00915C3C"/>
    <w:rsid w:val="00917056"/>
    <w:rsid w:val="0092255F"/>
    <w:rsid w:val="00947D01"/>
    <w:rsid w:val="009537E1"/>
    <w:rsid w:val="00977FE7"/>
    <w:rsid w:val="0099279B"/>
    <w:rsid w:val="009D3889"/>
    <w:rsid w:val="009E0292"/>
    <w:rsid w:val="009E072F"/>
    <w:rsid w:val="009E569F"/>
    <w:rsid w:val="009F29E6"/>
    <w:rsid w:val="00A220EE"/>
    <w:rsid w:val="00A236A1"/>
    <w:rsid w:val="00A51E59"/>
    <w:rsid w:val="00A65DC4"/>
    <w:rsid w:val="00A75463"/>
    <w:rsid w:val="00AA7862"/>
    <w:rsid w:val="00AB52B6"/>
    <w:rsid w:val="00AC3D36"/>
    <w:rsid w:val="00AD40E9"/>
    <w:rsid w:val="00AE5B9B"/>
    <w:rsid w:val="00B01B91"/>
    <w:rsid w:val="00B02DF9"/>
    <w:rsid w:val="00B1268C"/>
    <w:rsid w:val="00B14431"/>
    <w:rsid w:val="00B16029"/>
    <w:rsid w:val="00B21AA4"/>
    <w:rsid w:val="00B223A6"/>
    <w:rsid w:val="00B32E9E"/>
    <w:rsid w:val="00B406E1"/>
    <w:rsid w:val="00B40C24"/>
    <w:rsid w:val="00B5252C"/>
    <w:rsid w:val="00B53F6C"/>
    <w:rsid w:val="00B6058D"/>
    <w:rsid w:val="00B60F80"/>
    <w:rsid w:val="00B61815"/>
    <w:rsid w:val="00B64624"/>
    <w:rsid w:val="00B66A0C"/>
    <w:rsid w:val="00B868B9"/>
    <w:rsid w:val="00B93BD3"/>
    <w:rsid w:val="00B95CA3"/>
    <w:rsid w:val="00B972C1"/>
    <w:rsid w:val="00BA50A6"/>
    <w:rsid w:val="00BC04FD"/>
    <w:rsid w:val="00BC3C84"/>
    <w:rsid w:val="00BD055C"/>
    <w:rsid w:val="00BD2A73"/>
    <w:rsid w:val="00BD4356"/>
    <w:rsid w:val="00BD5BDC"/>
    <w:rsid w:val="00BE1564"/>
    <w:rsid w:val="00BE3EB7"/>
    <w:rsid w:val="00BE5E43"/>
    <w:rsid w:val="00BF591B"/>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4042B"/>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E1C0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E1C0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AC802-875C-4FC1-AA85-F8CF64AE3CF0}"/>
</file>

<file path=customXml/itemProps2.xml><?xml version="1.0" encoding="utf-8"?>
<ds:datastoreItem xmlns:ds="http://schemas.openxmlformats.org/officeDocument/2006/customXml" ds:itemID="{79BD2558-A379-426F-B499-F4725ECA3080}">
  <ds:schemaRefs>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fb6fb33a-b717-480d-a383-73aeed660253"/>
    <ds:schemaRef ds:uri="http://schemas.microsoft.com/office/infopath/2007/PartnerControls"/>
    <ds:schemaRef ds:uri="http://schemas.openxmlformats.org/package/2006/metadata/core-properties"/>
    <ds:schemaRef ds:uri="eb061674-04de-4199-bb79-1efcf488eb3c"/>
  </ds:schemaRefs>
</ds:datastoreItem>
</file>

<file path=customXml/itemProps3.xml><?xml version="1.0" encoding="utf-8"?>
<ds:datastoreItem xmlns:ds="http://schemas.openxmlformats.org/officeDocument/2006/customXml" ds:itemID="{7FF650D0-531A-4FB4-BEE6-FB7DCFA2356F}">
  <ds:schemaRefs>
    <ds:schemaRef ds:uri="http://schemas.microsoft.com/sharepoint/v3/contenttype/forms"/>
  </ds:schemaRefs>
</ds:datastoreItem>
</file>

<file path=customXml/itemProps4.xml><?xml version="1.0" encoding="utf-8"?>
<ds:datastoreItem xmlns:ds="http://schemas.openxmlformats.org/officeDocument/2006/customXml" ds:itemID="{F67EDF5C-D00C-4784-BB05-788D8AE8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41</TotalTime>
  <Pages>10</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Policy and Procedures Register</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Register</dc:title>
  <dc:subject/>
  <dc:creator>Jo King</dc:creator>
  <cp:keywords>NATXXX001</cp:keywords>
  <dc:description>UNEP Pty Limited</dc:description>
  <cp:lastModifiedBy>Sally Bush</cp:lastModifiedBy>
  <cp:revision>15</cp:revision>
  <dcterms:created xsi:type="dcterms:W3CDTF">2022-09-01T04:00:00Z</dcterms:created>
  <dcterms:modified xsi:type="dcterms:W3CDTF">2023-07-07T04:50:00Z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